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A6FB86" w14:textId="77777777" w:rsidR="00F5775A" w:rsidRPr="00110ECD" w:rsidRDefault="00F5775A" w:rsidP="00FE4BED">
      <w:pPr>
        <w:pStyle w:val="Corptext"/>
        <w:ind w:right="1176"/>
        <w:jc w:val="right"/>
        <w:rPr>
          <w:rFonts w:ascii="Calibri" w:hAnsi="Calibri" w:cs="Calibri"/>
        </w:rPr>
      </w:pPr>
      <w:r w:rsidRPr="00110ECD">
        <w:rPr>
          <w:rFonts w:ascii="Calibri" w:hAnsi="Calibri" w:cs="Calibri"/>
        </w:rPr>
        <w:t>Anexa</w:t>
      </w:r>
      <w:r w:rsidR="00C501F4">
        <w:rPr>
          <w:rFonts w:ascii="Calibri" w:hAnsi="Calibri" w:cs="Calibri"/>
        </w:rPr>
        <w:t xml:space="preserve"> 3.3</w:t>
      </w:r>
    </w:p>
    <w:p w14:paraId="2C0BEB51" w14:textId="77777777" w:rsidR="00F5775A" w:rsidRPr="00110ECD" w:rsidRDefault="00F5775A" w:rsidP="00FE4BED">
      <w:pPr>
        <w:rPr>
          <w:rFonts w:ascii="Calibri" w:hAnsi="Calibri" w:cs="Calibri"/>
          <w:b/>
        </w:rPr>
      </w:pPr>
    </w:p>
    <w:p w14:paraId="604F5FA3" w14:textId="77777777" w:rsidR="00F5775A" w:rsidRPr="00110ECD" w:rsidRDefault="00F5775A" w:rsidP="00110ECD">
      <w:pPr>
        <w:pStyle w:val="Corptext"/>
        <w:tabs>
          <w:tab w:val="left" w:pos="7655"/>
        </w:tabs>
        <w:ind w:left="2657" w:right="1898" w:hanging="1239"/>
        <w:jc w:val="center"/>
        <w:rPr>
          <w:rFonts w:ascii="Calibri" w:hAnsi="Calibri" w:cs="Calibri"/>
        </w:rPr>
      </w:pPr>
      <w:r w:rsidRPr="00110ECD">
        <w:rPr>
          <w:rFonts w:ascii="Calibri" w:hAnsi="Calibri" w:cs="Calibri"/>
        </w:rPr>
        <w:t>GRILA</w:t>
      </w:r>
      <w:r w:rsidRPr="00110ECD">
        <w:rPr>
          <w:rFonts w:ascii="Calibri" w:hAnsi="Calibri" w:cs="Calibri"/>
          <w:spacing w:val="56"/>
        </w:rPr>
        <w:t xml:space="preserve"> </w:t>
      </w:r>
      <w:r w:rsidRPr="00110ECD">
        <w:rPr>
          <w:rFonts w:ascii="Calibri" w:hAnsi="Calibri" w:cs="Calibri"/>
        </w:rPr>
        <w:t>DE</w:t>
      </w:r>
      <w:r w:rsidRPr="00110ECD">
        <w:rPr>
          <w:rFonts w:ascii="Calibri" w:hAnsi="Calibri" w:cs="Calibri"/>
          <w:spacing w:val="-3"/>
        </w:rPr>
        <w:t xml:space="preserve"> </w:t>
      </w:r>
      <w:r w:rsidRPr="00110ECD">
        <w:rPr>
          <w:rFonts w:ascii="Calibri" w:hAnsi="Calibri" w:cs="Calibri"/>
        </w:rPr>
        <w:t>ANALIZĂ</w:t>
      </w:r>
      <w:r w:rsidRPr="00110ECD">
        <w:rPr>
          <w:rFonts w:ascii="Calibri" w:hAnsi="Calibri" w:cs="Calibri"/>
          <w:spacing w:val="57"/>
        </w:rPr>
        <w:t xml:space="preserve"> </w:t>
      </w:r>
      <w:r w:rsidRPr="00110ECD">
        <w:rPr>
          <w:rFonts w:ascii="Calibri" w:hAnsi="Calibri" w:cs="Calibri"/>
        </w:rPr>
        <w:t>A</w:t>
      </w:r>
      <w:r w:rsidRPr="00110ECD">
        <w:rPr>
          <w:rFonts w:ascii="Calibri" w:hAnsi="Calibri" w:cs="Calibri"/>
          <w:spacing w:val="-2"/>
        </w:rPr>
        <w:t xml:space="preserve"> </w:t>
      </w:r>
      <w:r w:rsidRPr="00110ECD">
        <w:rPr>
          <w:rFonts w:ascii="Calibri" w:hAnsi="Calibri" w:cs="Calibri"/>
        </w:rPr>
        <w:t>CONFORMITĂȚII</w:t>
      </w:r>
      <w:r w:rsidRPr="00110ECD">
        <w:rPr>
          <w:rFonts w:ascii="Calibri" w:hAnsi="Calibri" w:cs="Calibri"/>
          <w:spacing w:val="58"/>
        </w:rPr>
        <w:t xml:space="preserve"> </w:t>
      </w:r>
      <w:r w:rsidRPr="00110ECD">
        <w:rPr>
          <w:rFonts w:ascii="Calibri" w:hAnsi="Calibri" w:cs="Calibri"/>
        </w:rPr>
        <w:t>ȘI</w:t>
      </w:r>
      <w:r w:rsidRPr="00110ECD">
        <w:rPr>
          <w:rFonts w:ascii="Calibri" w:hAnsi="Calibri" w:cs="Calibri"/>
          <w:spacing w:val="-3"/>
        </w:rPr>
        <w:t xml:space="preserve"> </w:t>
      </w:r>
      <w:r w:rsidRPr="00110ECD">
        <w:rPr>
          <w:rFonts w:ascii="Calibri" w:hAnsi="Calibri" w:cs="Calibri"/>
        </w:rPr>
        <w:t>CALITĂȚII</w:t>
      </w:r>
    </w:p>
    <w:p w14:paraId="6014C88E" w14:textId="77777777" w:rsidR="00F5775A" w:rsidRPr="00110ECD" w:rsidRDefault="00F5775A" w:rsidP="00110ECD">
      <w:pPr>
        <w:pStyle w:val="Corptext"/>
        <w:ind w:left="2657" w:right="3297"/>
        <w:jc w:val="center"/>
        <w:rPr>
          <w:rFonts w:ascii="Calibri" w:hAnsi="Calibri" w:cs="Calibri"/>
        </w:rPr>
      </w:pPr>
      <w:r w:rsidRPr="00110ECD">
        <w:rPr>
          <w:rFonts w:ascii="Calibri" w:hAnsi="Calibri" w:cs="Calibri"/>
        </w:rPr>
        <w:t>STUDIULUI</w:t>
      </w:r>
      <w:r w:rsidRPr="00110ECD">
        <w:rPr>
          <w:rFonts w:ascii="Calibri" w:hAnsi="Calibri" w:cs="Calibri"/>
          <w:spacing w:val="-5"/>
        </w:rPr>
        <w:t xml:space="preserve"> </w:t>
      </w:r>
      <w:r w:rsidRPr="00110ECD">
        <w:rPr>
          <w:rFonts w:ascii="Calibri" w:hAnsi="Calibri" w:cs="Calibri"/>
        </w:rPr>
        <w:t>DE</w:t>
      </w:r>
      <w:r w:rsidRPr="00110ECD">
        <w:rPr>
          <w:rFonts w:ascii="Calibri" w:hAnsi="Calibri" w:cs="Calibri"/>
          <w:spacing w:val="-4"/>
        </w:rPr>
        <w:t xml:space="preserve"> </w:t>
      </w:r>
      <w:r w:rsidRPr="00110ECD">
        <w:rPr>
          <w:rFonts w:ascii="Calibri" w:hAnsi="Calibri" w:cs="Calibri"/>
        </w:rPr>
        <w:t>FEZABILITATE</w:t>
      </w:r>
    </w:p>
    <w:p w14:paraId="185ECF59" w14:textId="77777777" w:rsidR="00F5775A" w:rsidRPr="00110ECD" w:rsidRDefault="00F5775A" w:rsidP="00110ECD">
      <w:pPr>
        <w:pStyle w:val="Corptext"/>
        <w:ind w:left="3483" w:right="2182" w:hanging="1498"/>
        <w:jc w:val="center"/>
        <w:rPr>
          <w:rFonts w:ascii="Calibri" w:hAnsi="Calibri" w:cs="Calibri"/>
        </w:rPr>
      </w:pPr>
      <w:r w:rsidRPr="00110ECD">
        <w:rPr>
          <w:rFonts w:ascii="Calibri" w:hAnsi="Calibri" w:cs="Calibri"/>
        </w:rPr>
        <w:t xml:space="preserve">pentru </w:t>
      </w:r>
      <w:r w:rsidRPr="00110ECD">
        <w:rPr>
          <w:rFonts w:ascii="Calibri" w:hAnsi="Calibri" w:cs="Calibri"/>
          <w:u w:val="single"/>
        </w:rPr>
        <w:t>obiective noi</w:t>
      </w:r>
      <w:r w:rsidRPr="00110ECD">
        <w:rPr>
          <w:rFonts w:ascii="Calibri" w:hAnsi="Calibri" w:cs="Calibri"/>
        </w:rPr>
        <w:t xml:space="preserve"> de investiție </w:t>
      </w:r>
      <w:r w:rsidRPr="00110ECD">
        <w:rPr>
          <w:rFonts w:ascii="Calibri" w:hAnsi="Calibri" w:cs="Calibri"/>
          <w:spacing w:val="-58"/>
        </w:rPr>
        <w:t xml:space="preserve"> </w:t>
      </w:r>
      <w:r w:rsidRPr="00110ECD">
        <w:rPr>
          <w:rFonts w:ascii="Calibri" w:hAnsi="Calibri" w:cs="Calibri"/>
        </w:rPr>
        <w:t>(SF –</w:t>
      </w:r>
      <w:r w:rsidRPr="00110ECD">
        <w:rPr>
          <w:rFonts w:ascii="Calibri" w:hAnsi="Calibri" w:cs="Calibri"/>
          <w:spacing w:val="-2"/>
        </w:rPr>
        <w:t xml:space="preserve"> </w:t>
      </w:r>
      <w:r w:rsidRPr="00110ECD">
        <w:rPr>
          <w:rFonts w:ascii="Calibri" w:hAnsi="Calibri" w:cs="Calibri"/>
        </w:rPr>
        <w:t>HG 907/2016)</w:t>
      </w:r>
    </w:p>
    <w:p w14:paraId="0845420E" w14:textId="77777777" w:rsidR="00F5775A" w:rsidRPr="00110ECD" w:rsidRDefault="00F5775A" w:rsidP="00FE4BED">
      <w:pPr>
        <w:rPr>
          <w:rFonts w:ascii="Calibri" w:hAnsi="Calibri" w:cs="Calibri"/>
          <w:b/>
        </w:rPr>
      </w:pPr>
    </w:p>
    <w:tbl>
      <w:tblPr>
        <w:tblW w:w="10773" w:type="dxa"/>
        <w:tblInd w:w="-562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3376"/>
        <w:gridCol w:w="7397"/>
      </w:tblGrid>
      <w:tr w:rsidR="00F5775A" w:rsidRPr="00110ECD" w14:paraId="02C812C0" w14:textId="77777777" w:rsidTr="0013273C">
        <w:trPr>
          <w:trHeight w:val="352"/>
        </w:trPr>
        <w:tc>
          <w:tcPr>
            <w:tcW w:w="107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03D9D1" w14:textId="77777777" w:rsidR="00F5775A" w:rsidRPr="00110ECD" w:rsidRDefault="00F5775A" w:rsidP="00FE4BED">
            <w:pPr>
              <w:pStyle w:val="TableParagraph"/>
              <w:ind w:left="3210" w:right="3206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Programul Regiunea Centru 2021-2027</w:t>
            </w:r>
          </w:p>
        </w:tc>
      </w:tr>
      <w:tr w:rsidR="00F5775A" w:rsidRPr="00110ECD" w14:paraId="0DC5A719" w14:textId="77777777" w:rsidTr="0013273C">
        <w:trPr>
          <w:trHeight w:val="352"/>
        </w:trPr>
        <w:tc>
          <w:tcPr>
            <w:tcW w:w="3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411D6" w14:textId="77777777" w:rsidR="00F5775A" w:rsidRPr="00110ECD" w:rsidRDefault="00F5775A" w:rsidP="00FE4BED">
            <w:pPr>
              <w:pStyle w:val="TableParagraph"/>
              <w:ind w:left="107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sz w:val="24"/>
                <w:szCs w:val="24"/>
              </w:rPr>
              <w:t>Prioritatea</w:t>
            </w:r>
            <w:r w:rsidRPr="00110ECD">
              <w:rPr>
                <w:rFonts w:ascii="Calibri" w:hAnsi="Calibri" w:cs="Calibri"/>
                <w:spacing w:val="-6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spacing w:val="-7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investitii</w:t>
            </w:r>
          </w:p>
        </w:tc>
        <w:tc>
          <w:tcPr>
            <w:tcW w:w="7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AD2086" w14:textId="77777777" w:rsidR="00F5775A" w:rsidRPr="00110ECD" w:rsidRDefault="00F5775A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F5775A" w:rsidRPr="00110ECD" w14:paraId="4E0D18BF" w14:textId="77777777" w:rsidTr="0013273C">
        <w:trPr>
          <w:trHeight w:val="352"/>
        </w:trPr>
        <w:tc>
          <w:tcPr>
            <w:tcW w:w="3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82BA4" w14:textId="77777777" w:rsidR="00F5775A" w:rsidRPr="00110ECD" w:rsidRDefault="00F5775A" w:rsidP="00FE4BED">
            <w:pPr>
              <w:pStyle w:val="TableParagraph"/>
              <w:ind w:left="107"/>
              <w:rPr>
                <w:rFonts w:ascii="Calibri" w:hAnsi="Calibri" w:cs="Calibri"/>
                <w:i/>
                <w:sz w:val="24"/>
                <w:szCs w:val="24"/>
              </w:rPr>
            </w:pPr>
            <w:r w:rsidRPr="00110ECD">
              <w:rPr>
                <w:rFonts w:ascii="Calibri" w:hAnsi="Calibri" w:cs="Calibri"/>
                <w:sz w:val="24"/>
                <w:szCs w:val="24"/>
              </w:rPr>
              <w:t>Acțiunea</w:t>
            </w:r>
          </w:p>
        </w:tc>
        <w:tc>
          <w:tcPr>
            <w:tcW w:w="7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F304F" w14:textId="77777777" w:rsidR="00F5775A" w:rsidRPr="00110ECD" w:rsidRDefault="00F5775A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F5775A" w:rsidRPr="00110ECD" w14:paraId="10981936" w14:textId="77777777" w:rsidTr="0013273C">
        <w:trPr>
          <w:trHeight w:val="352"/>
        </w:trPr>
        <w:tc>
          <w:tcPr>
            <w:tcW w:w="3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B2D41" w14:textId="77777777" w:rsidR="00F5775A" w:rsidRPr="00110ECD" w:rsidRDefault="00F5775A" w:rsidP="00FE4BED">
            <w:pPr>
              <w:pStyle w:val="TableParagraph"/>
              <w:ind w:left="107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sz w:val="24"/>
                <w:szCs w:val="24"/>
              </w:rPr>
              <w:t>Titlul</w:t>
            </w:r>
            <w:r w:rsidRPr="00110ECD">
              <w:rPr>
                <w:rFonts w:ascii="Calibri" w:hAnsi="Calibri" w:cs="Calibri"/>
                <w:spacing w:val="-6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cererii</w:t>
            </w:r>
            <w:r w:rsidRPr="00110ECD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finanţare:</w:t>
            </w:r>
          </w:p>
        </w:tc>
        <w:tc>
          <w:tcPr>
            <w:tcW w:w="7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3F698" w14:textId="77777777" w:rsidR="00F5775A" w:rsidRPr="00110ECD" w:rsidRDefault="00F5775A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F5775A" w:rsidRPr="00110ECD" w14:paraId="54CF45A8" w14:textId="77777777" w:rsidTr="0013273C">
        <w:trPr>
          <w:trHeight w:val="352"/>
        </w:trPr>
        <w:tc>
          <w:tcPr>
            <w:tcW w:w="3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BE6FD" w14:textId="77777777" w:rsidR="00F5775A" w:rsidRPr="00110ECD" w:rsidRDefault="00F5775A" w:rsidP="00FE4BED">
            <w:pPr>
              <w:pStyle w:val="TableParagraph"/>
              <w:ind w:left="107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sz w:val="24"/>
                <w:szCs w:val="24"/>
              </w:rPr>
              <w:t>Nr.</w:t>
            </w:r>
            <w:r w:rsidRPr="00110ECD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apel</w:t>
            </w:r>
            <w:r w:rsidRPr="00110ECD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proiecte</w:t>
            </w:r>
          </w:p>
        </w:tc>
        <w:tc>
          <w:tcPr>
            <w:tcW w:w="7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93E7F" w14:textId="77777777" w:rsidR="00F5775A" w:rsidRPr="00110ECD" w:rsidRDefault="00F5775A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F5775A" w:rsidRPr="00110ECD" w14:paraId="0DB3E2D5" w14:textId="77777777" w:rsidTr="0013273C">
        <w:trPr>
          <w:trHeight w:val="350"/>
        </w:trPr>
        <w:tc>
          <w:tcPr>
            <w:tcW w:w="3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B02EBA" w14:textId="77777777" w:rsidR="00F5775A" w:rsidRPr="00110ECD" w:rsidRDefault="00F5775A" w:rsidP="00FE4BED">
            <w:pPr>
              <w:pStyle w:val="TableParagraph"/>
              <w:ind w:left="107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sz w:val="24"/>
                <w:szCs w:val="24"/>
              </w:rPr>
              <w:t>Cod</w:t>
            </w:r>
            <w:r w:rsidRPr="00110ECD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SMIS</w:t>
            </w:r>
          </w:p>
        </w:tc>
        <w:tc>
          <w:tcPr>
            <w:tcW w:w="7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D5BB4" w14:textId="77777777" w:rsidR="00F5775A" w:rsidRPr="00110ECD" w:rsidRDefault="00F5775A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F5775A" w:rsidRPr="00110ECD" w14:paraId="7872405F" w14:textId="77777777" w:rsidTr="0013273C">
        <w:trPr>
          <w:trHeight w:val="352"/>
        </w:trPr>
        <w:tc>
          <w:tcPr>
            <w:tcW w:w="3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1C212" w14:textId="77777777" w:rsidR="00F5775A" w:rsidRPr="00110ECD" w:rsidRDefault="00F5775A" w:rsidP="00FE4BED">
            <w:pPr>
              <w:pStyle w:val="TableParagraph"/>
              <w:ind w:left="107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sz w:val="24"/>
                <w:szCs w:val="24"/>
              </w:rPr>
              <w:t>Solicitantul:</w:t>
            </w:r>
          </w:p>
        </w:tc>
        <w:tc>
          <w:tcPr>
            <w:tcW w:w="7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F0B53" w14:textId="77777777" w:rsidR="00F5775A" w:rsidRPr="00110ECD" w:rsidRDefault="00F5775A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14:paraId="521C78D1" w14:textId="77777777" w:rsidR="00F5775A" w:rsidRPr="00110ECD" w:rsidRDefault="00F5775A" w:rsidP="00FE4BED">
      <w:pPr>
        <w:rPr>
          <w:rFonts w:ascii="Calibri" w:hAnsi="Calibri" w:cs="Calibri"/>
        </w:rPr>
      </w:pPr>
    </w:p>
    <w:p w14:paraId="2953D0F4" w14:textId="77777777" w:rsidR="00F5775A" w:rsidRPr="00110ECD" w:rsidRDefault="00F5775A" w:rsidP="00FE4BED">
      <w:pPr>
        <w:rPr>
          <w:rFonts w:ascii="Calibri" w:hAnsi="Calibri" w:cs="Calibri"/>
        </w:rPr>
      </w:pPr>
    </w:p>
    <w:tbl>
      <w:tblPr>
        <w:tblW w:w="10705" w:type="dxa"/>
        <w:tblInd w:w="-562" w:type="dxa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709"/>
        <w:gridCol w:w="7435"/>
        <w:gridCol w:w="544"/>
        <w:gridCol w:w="435"/>
        <w:gridCol w:w="545"/>
        <w:gridCol w:w="1037"/>
      </w:tblGrid>
      <w:tr w:rsidR="001E7798" w:rsidRPr="00110ECD" w14:paraId="201FD3AD" w14:textId="77777777" w:rsidTr="00110ECD">
        <w:trPr>
          <w:cantSplit/>
          <w:trHeight w:val="623"/>
          <w:tblHeader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3F11E" w14:textId="77777777" w:rsidR="00F5775A" w:rsidRPr="00110ECD" w:rsidRDefault="00F5775A" w:rsidP="00FE4BED">
            <w:pPr>
              <w:pStyle w:val="TableParagraph"/>
              <w:ind w:left="136" w:right="109" w:firstLine="14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NR.</w:t>
            </w:r>
            <w:r w:rsidRPr="00110ECD">
              <w:rPr>
                <w:rFonts w:ascii="Calibri" w:hAnsi="Calibri" w:cs="Calibri"/>
                <w:b/>
                <w:spacing w:val="-46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CRT</w:t>
            </w:r>
          </w:p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5C285" w14:textId="77777777" w:rsidR="00F5775A" w:rsidRPr="00110ECD" w:rsidRDefault="00F5775A" w:rsidP="00FE4BED">
            <w:pPr>
              <w:pStyle w:val="TableParagraph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  <w:p w14:paraId="64C4521D" w14:textId="77777777" w:rsidR="00F5775A" w:rsidRPr="00110ECD" w:rsidRDefault="00F5775A" w:rsidP="00FE4BED">
            <w:pPr>
              <w:pStyle w:val="TableParagraph"/>
              <w:ind w:left="2527" w:right="2518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ASPECTE</w:t>
            </w:r>
            <w:r w:rsidRPr="00110ECD">
              <w:rPr>
                <w:rFonts w:ascii="Calibri" w:hAnsi="Calibri" w:cs="Calibri"/>
                <w:b/>
                <w:spacing w:val="-2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b/>
                <w:spacing w:val="-2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VERIFICAT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F0EA8" w14:textId="77777777" w:rsidR="00F5775A" w:rsidRPr="00110ECD" w:rsidRDefault="00F5775A" w:rsidP="00FE4BED">
            <w:pPr>
              <w:pStyle w:val="TableParagraph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  <w:p w14:paraId="3D3220FE" w14:textId="77777777" w:rsidR="00F5775A" w:rsidRPr="00110ECD" w:rsidRDefault="00F5775A" w:rsidP="00FE4BED">
            <w:pPr>
              <w:pStyle w:val="TableParagraph"/>
              <w:ind w:left="110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DA</w:t>
            </w: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88192" w14:textId="77777777" w:rsidR="00F5775A" w:rsidRPr="00110ECD" w:rsidRDefault="00F5775A" w:rsidP="00FE4BED">
            <w:pPr>
              <w:pStyle w:val="TableParagraph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  <w:p w14:paraId="77FF9AF2" w14:textId="77777777" w:rsidR="00F5775A" w:rsidRPr="00110ECD" w:rsidRDefault="00F5775A" w:rsidP="00FE4BED">
            <w:pPr>
              <w:pStyle w:val="TableParagraph"/>
              <w:ind w:left="110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NU</w:t>
            </w: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E83F1C" w14:textId="77777777" w:rsidR="00F5775A" w:rsidRPr="00110ECD" w:rsidRDefault="00F5775A" w:rsidP="00FE4BED">
            <w:pPr>
              <w:pStyle w:val="TableParagraph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  <w:p w14:paraId="1FC9DF21" w14:textId="77777777" w:rsidR="00F5775A" w:rsidRPr="00110ECD" w:rsidRDefault="00F5775A" w:rsidP="00FE4BED">
            <w:pPr>
              <w:pStyle w:val="TableParagraph"/>
              <w:ind w:left="111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NA</w:t>
            </w: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1B32E" w14:textId="77777777" w:rsidR="00F5775A" w:rsidRPr="00110ECD" w:rsidRDefault="00F5775A" w:rsidP="00FE4BED">
            <w:pPr>
              <w:pStyle w:val="TableParagraph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</w:p>
          <w:p w14:paraId="70C3BC68" w14:textId="77777777" w:rsidR="00F5775A" w:rsidRPr="00110ECD" w:rsidRDefault="00110ECD" w:rsidP="00FE4BED">
            <w:pPr>
              <w:pStyle w:val="TableParagraph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Observații</w:t>
            </w:r>
          </w:p>
        </w:tc>
      </w:tr>
      <w:tr w:rsidR="001E7798" w:rsidRPr="00110ECD" w14:paraId="61664F73" w14:textId="77777777" w:rsidTr="00110ECD">
        <w:trPr>
          <w:trHeight w:val="38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6923B"/>
          </w:tcPr>
          <w:p w14:paraId="00084AED" w14:textId="77777777" w:rsidR="00F5775A" w:rsidRPr="00110ECD" w:rsidRDefault="00F5775A" w:rsidP="00FE4BED">
            <w:pPr>
              <w:pStyle w:val="TableParagraph"/>
              <w:ind w:right="247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I</w:t>
            </w:r>
          </w:p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6923B"/>
          </w:tcPr>
          <w:p w14:paraId="592F069E" w14:textId="77777777" w:rsidR="00F5775A" w:rsidRPr="00110ECD" w:rsidRDefault="00F5775A" w:rsidP="00FE4BED">
            <w:pPr>
              <w:pStyle w:val="TableParagraph"/>
              <w:ind w:left="108"/>
              <w:rPr>
                <w:rFonts w:ascii="Calibri" w:hAnsi="Calibri" w:cs="Calibri"/>
                <w:b/>
                <w:sz w:val="24"/>
                <w:szCs w:val="24"/>
              </w:rPr>
            </w:pP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CRITERII</w:t>
            </w:r>
            <w:r w:rsidRPr="00110ECD">
              <w:rPr>
                <w:rFonts w:ascii="Calibri" w:hAnsi="Calibri" w:cs="Calibri"/>
                <w:b/>
                <w:spacing w:val="-5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GENERALE</w:t>
            </w:r>
            <w:r w:rsidRPr="00110ECD">
              <w:rPr>
                <w:rFonts w:ascii="Calibri" w:hAnsi="Calibri" w:cs="Calibri"/>
                <w:b/>
                <w:spacing w:val="-3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PRIVIND</w:t>
            </w:r>
            <w:r w:rsidRPr="00110ECD">
              <w:rPr>
                <w:rFonts w:ascii="Calibri" w:hAnsi="Calibri" w:cs="Calibri"/>
                <w:b/>
                <w:spacing w:val="-4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CONŢINUTUL</w:t>
            </w:r>
            <w:r w:rsidRPr="00110ECD">
              <w:rPr>
                <w:rFonts w:ascii="Calibri" w:hAnsi="Calibri" w:cs="Calibri"/>
                <w:b/>
                <w:spacing w:val="-2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S.F.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6923B"/>
          </w:tcPr>
          <w:p w14:paraId="7C1DAECB" w14:textId="77777777" w:rsidR="00F5775A" w:rsidRPr="00110ECD" w:rsidRDefault="00F5775A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6923B"/>
          </w:tcPr>
          <w:p w14:paraId="19C78F98" w14:textId="77777777" w:rsidR="00F5775A" w:rsidRPr="00110ECD" w:rsidRDefault="00F5775A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6923B"/>
          </w:tcPr>
          <w:p w14:paraId="17DC78C9" w14:textId="77777777" w:rsidR="00F5775A" w:rsidRPr="00110ECD" w:rsidRDefault="00F5775A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6923B"/>
          </w:tcPr>
          <w:p w14:paraId="00128433" w14:textId="77777777" w:rsidR="00F5775A" w:rsidRPr="00110ECD" w:rsidRDefault="00F5775A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1E7798" w:rsidRPr="00110ECD" w14:paraId="6C0588FA" w14:textId="77777777" w:rsidTr="00110ECD">
        <w:trPr>
          <w:trHeight w:val="254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02CE17" w14:textId="77777777" w:rsidR="00F5775A" w:rsidRPr="00110ECD" w:rsidRDefault="00F5775A" w:rsidP="00FE4BED">
            <w:pPr>
              <w:pStyle w:val="TableParagraph"/>
              <w:numPr>
                <w:ilvl w:val="0"/>
                <w:numId w:val="7"/>
              </w:numPr>
              <w:ind w:right="277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A90B44" w14:textId="77777777" w:rsidR="00F5775A" w:rsidRPr="00110ECD" w:rsidRDefault="00F5775A" w:rsidP="00FE4BED">
            <w:pPr>
              <w:pStyle w:val="TableParagraph"/>
              <w:ind w:left="108" w:right="98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sz w:val="24"/>
                <w:szCs w:val="24"/>
              </w:rPr>
              <w:t>Partea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scrisă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cuprinde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foaia</w:t>
            </w:r>
            <w:r w:rsidRPr="00110ECD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capăt</w:t>
            </w:r>
            <w:r w:rsidRPr="00110ECD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în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care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sunt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prezentate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informaţiile</w:t>
            </w:r>
            <w:r w:rsidRPr="00110ECD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generale</w:t>
            </w:r>
            <w:r w:rsidRPr="00110ECD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privind</w:t>
            </w:r>
            <w:r w:rsidRPr="00110ECD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obiectivul</w:t>
            </w:r>
            <w:r w:rsidRPr="00110ECD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investiţii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,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conform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 xml:space="preserve">precizarilor din capitolul 1, sectiunea A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 xml:space="preserve">Piese scrise,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din cadrul Anexei 4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Studiu</w:t>
            </w:r>
            <w:r w:rsidRPr="00110ECD">
              <w:rPr>
                <w:rFonts w:ascii="Calibri" w:hAnsi="Calibri" w:cs="Calibri"/>
                <w:i/>
                <w:spacing w:val="-2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de Fezabilitate,</w:t>
            </w:r>
            <w:r w:rsidRPr="00110ECD">
              <w:rPr>
                <w:rFonts w:ascii="Calibri" w:hAnsi="Calibri" w:cs="Calibri"/>
                <w:i/>
                <w:spacing w:val="3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la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HG</w:t>
            </w:r>
            <w:r w:rsidRPr="00110ECD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907/2016:</w:t>
            </w:r>
          </w:p>
          <w:p w14:paraId="73221168" w14:textId="77777777" w:rsidR="00F5775A" w:rsidRPr="00110ECD" w:rsidRDefault="00F5775A" w:rsidP="00FE4BED">
            <w:pPr>
              <w:pStyle w:val="TableParagraph"/>
              <w:numPr>
                <w:ilvl w:val="0"/>
                <w:numId w:val="6"/>
              </w:numPr>
              <w:tabs>
                <w:tab w:val="left" w:pos="708"/>
              </w:tabs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sz w:val="24"/>
                <w:szCs w:val="24"/>
              </w:rPr>
              <w:t>Denumirea</w:t>
            </w:r>
            <w:r w:rsidRPr="00110ECD">
              <w:rPr>
                <w:rFonts w:ascii="Calibri" w:hAnsi="Calibri" w:cs="Calibri"/>
                <w:spacing w:val="-6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obiectivului</w:t>
            </w:r>
            <w:r w:rsidRPr="00110ECD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investitii?</w:t>
            </w:r>
          </w:p>
          <w:p w14:paraId="7D02BD96" w14:textId="77777777" w:rsidR="00F5775A" w:rsidRPr="00110ECD" w:rsidRDefault="00F5775A" w:rsidP="00FE4BED">
            <w:pPr>
              <w:pStyle w:val="TableParagraph"/>
              <w:numPr>
                <w:ilvl w:val="0"/>
                <w:numId w:val="6"/>
              </w:numPr>
              <w:tabs>
                <w:tab w:val="left" w:pos="708"/>
              </w:tabs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sz w:val="24"/>
                <w:szCs w:val="24"/>
              </w:rPr>
              <w:t>Ordonator</w:t>
            </w:r>
            <w:r w:rsidRPr="00110ECD">
              <w:rPr>
                <w:rFonts w:ascii="Calibri" w:hAnsi="Calibri" w:cs="Calibri"/>
                <w:spacing w:val="-7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principal</w:t>
            </w:r>
            <w:r w:rsidRPr="00110ECD">
              <w:rPr>
                <w:rFonts w:ascii="Calibri" w:hAnsi="Calibri" w:cs="Calibri"/>
                <w:spacing w:val="-6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credite/investitor?</w:t>
            </w:r>
          </w:p>
          <w:p w14:paraId="6D30189A" w14:textId="77777777" w:rsidR="00F5775A" w:rsidRPr="00110ECD" w:rsidRDefault="00F5775A" w:rsidP="00FE4BED">
            <w:pPr>
              <w:pStyle w:val="TableParagraph"/>
              <w:numPr>
                <w:ilvl w:val="0"/>
                <w:numId w:val="6"/>
              </w:numPr>
              <w:tabs>
                <w:tab w:val="left" w:pos="708"/>
              </w:tabs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sz w:val="24"/>
                <w:szCs w:val="24"/>
              </w:rPr>
              <w:t>Ordonator</w:t>
            </w:r>
            <w:r w:rsidRPr="00110ECD">
              <w:rPr>
                <w:rFonts w:ascii="Calibri" w:hAnsi="Calibri" w:cs="Calibri"/>
                <w:spacing w:val="-6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spacing w:val="-6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credite</w:t>
            </w:r>
            <w:r w:rsidRPr="00110ECD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(secundar/terţiar)?</w:t>
            </w:r>
          </w:p>
          <w:p w14:paraId="692CC88D" w14:textId="77777777" w:rsidR="00F5775A" w:rsidRPr="00110ECD" w:rsidRDefault="00F5775A" w:rsidP="00FE4BED">
            <w:pPr>
              <w:pStyle w:val="TableParagraph"/>
              <w:numPr>
                <w:ilvl w:val="0"/>
                <w:numId w:val="6"/>
              </w:numPr>
              <w:tabs>
                <w:tab w:val="left" w:pos="708"/>
              </w:tabs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sz w:val="24"/>
                <w:szCs w:val="24"/>
              </w:rPr>
              <w:t>Beneficiarul</w:t>
            </w:r>
            <w:r w:rsidRPr="00110ECD">
              <w:rPr>
                <w:rFonts w:ascii="Calibri" w:hAnsi="Calibri" w:cs="Calibri"/>
                <w:spacing w:val="-7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investiţiei?</w:t>
            </w:r>
          </w:p>
          <w:p w14:paraId="7616A5C2" w14:textId="77777777" w:rsidR="00F5775A" w:rsidRPr="00110ECD" w:rsidRDefault="00F5775A" w:rsidP="00FE4BED">
            <w:pPr>
              <w:pStyle w:val="TableParagraph"/>
              <w:numPr>
                <w:ilvl w:val="0"/>
                <w:numId w:val="6"/>
              </w:numPr>
              <w:tabs>
                <w:tab w:val="left" w:pos="708"/>
              </w:tabs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sz w:val="24"/>
                <w:szCs w:val="24"/>
              </w:rPr>
              <w:t>Elaboratorul</w:t>
            </w:r>
            <w:r w:rsidRPr="00110ECD">
              <w:rPr>
                <w:rFonts w:ascii="Calibri" w:hAnsi="Calibri" w:cs="Calibri"/>
                <w:spacing w:val="-7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studiului</w:t>
            </w:r>
            <w:r w:rsidRPr="00110ECD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fezabilitate?</w:t>
            </w:r>
          </w:p>
          <w:p w14:paraId="5DE1E9D4" w14:textId="77777777" w:rsidR="00F5775A" w:rsidRPr="00110ECD" w:rsidRDefault="00F5775A" w:rsidP="00FE4BED">
            <w:pPr>
              <w:pStyle w:val="TableParagraph"/>
              <w:ind w:left="108" w:right="23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sz w:val="24"/>
                <w:szCs w:val="24"/>
              </w:rPr>
              <w:t>Se</w:t>
            </w:r>
            <w:r w:rsidRPr="00110ECD">
              <w:rPr>
                <w:rFonts w:ascii="Calibri" w:hAnsi="Calibri" w:cs="Calibri"/>
                <w:spacing w:val="1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precizeaza,</w:t>
            </w:r>
            <w:r w:rsidRPr="00110ECD">
              <w:rPr>
                <w:rFonts w:ascii="Calibri" w:hAnsi="Calibri" w:cs="Calibri"/>
                <w:spacing w:val="12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spacing w:val="12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asemenea,</w:t>
            </w:r>
            <w:r w:rsidRPr="00110ECD">
              <w:rPr>
                <w:rFonts w:ascii="Calibri" w:hAnsi="Calibri" w:cs="Calibri"/>
                <w:spacing w:val="16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  <w:u w:val="single"/>
              </w:rPr>
              <w:t>data</w:t>
            </w:r>
            <w:r w:rsidRPr="00110ECD">
              <w:rPr>
                <w:rFonts w:ascii="Calibri" w:hAnsi="Calibri" w:cs="Calibri"/>
                <w:spacing w:val="12"/>
                <w:sz w:val="24"/>
                <w:szCs w:val="24"/>
                <w:u w:val="single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  <w:u w:val="single"/>
              </w:rPr>
              <w:t>elaborarii/actualizarii</w:t>
            </w:r>
            <w:r w:rsidRPr="00110ECD">
              <w:rPr>
                <w:rFonts w:ascii="Calibri" w:hAnsi="Calibri" w:cs="Calibri"/>
                <w:spacing w:val="15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documenta</w:t>
            </w:r>
            <w:r w:rsidR="00F54BC8">
              <w:rPr>
                <w:rFonts w:ascii="Calibri" w:hAnsi="Calibri" w:cs="Calibri"/>
                <w:sz w:val="24"/>
                <w:szCs w:val="24"/>
              </w:rPr>
              <w:t>ț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iei</w:t>
            </w:r>
            <w:r w:rsidR="00F54BC8">
              <w:rPr>
                <w:rFonts w:ascii="Calibri" w:hAnsi="Calibri" w:cs="Calibri"/>
                <w:sz w:val="24"/>
                <w:szCs w:val="24"/>
              </w:rPr>
              <w:t xml:space="preserve"> ș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i</w:t>
            </w:r>
            <w:r w:rsidRPr="00110ECD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  <w:u w:val="single"/>
              </w:rPr>
              <w:t>faza de</w:t>
            </w:r>
            <w:r w:rsidRPr="00110ECD">
              <w:rPr>
                <w:rFonts w:ascii="Calibri" w:hAnsi="Calibri" w:cs="Calibri"/>
                <w:spacing w:val="-2"/>
                <w:sz w:val="24"/>
                <w:szCs w:val="24"/>
                <w:u w:val="single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  <w:u w:val="single"/>
              </w:rPr>
              <w:t>proiectare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?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448A7" w14:textId="77777777" w:rsidR="00F5775A" w:rsidRPr="00110ECD" w:rsidRDefault="00F5775A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3F1F3" w14:textId="77777777" w:rsidR="00F5775A" w:rsidRPr="00110ECD" w:rsidRDefault="00F5775A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5FBD3" w14:textId="77777777" w:rsidR="00F5775A" w:rsidRPr="00110ECD" w:rsidRDefault="00F5775A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AB3ED" w14:textId="77777777" w:rsidR="00F5775A" w:rsidRPr="00110ECD" w:rsidRDefault="00F5775A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1E7798" w:rsidRPr="00110ECD" w14:paraId="3450655A" w14:textId="77777777" w:rsidTr="00110ECD">
        <w:trPr>
          <w:trHeight w:val="153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4BEA8" w14:textId="77777777" w:rsidR="00F5775A" w:rsidRPr="00110ECD" w:rsidRDefault="00F5775A" w:rsidP="00FE4BED">
            <w:pPr>
              <w:pStyle w:val="TableParagraph"/>
              <w:numPr>
                <w:ilvl w:val="0"/>
                <w:numId w:val="7"/>
              </w:numPr>
              <w:ind w:right="277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F2F2CB" w14:textId="77777777" w:rsidR="00F5775A" w:rsidRPr="00110ECD" w:rsidRDefault="00F5775A" w:rsidP="00FE4BED">
            <w:pPr>
              <w:pStyle w:val="TableParagraph"/>
              <w:ind w:left="108" w:right="97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sz w:val="24"/>
                <w:szCs w:val="24"/>
              </w:rPr>
              <w:t>Partea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scrisă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conține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lista</w:t>
            </w:r>
            <w:r w:rsidRPr="00110ECD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cu</w:t>
            </w:r>
            <w:r w:rsidRPr="00110ECD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semnături</w:t>
            </w:r>
            <w:r w:rsidRPr="00110ECD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prin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care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elaboratorul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documentatiei</w:t>
            </w:r>
            <w:r w:rsidRPr="00110ECD">
              <w:rPr>
                <w:rFonts w:ascii="Calibri" w:hAnsi="Calibri" w:cs="Calibri"/>
                <w:spacing w:val="18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îşi</w:t>
            </w:r>
            <w:r w:rsidRPr="00110ECD">
              <w:rPr>
                <w:rFonts w:ascii="Calibri" w:hAnsi="Calibri" w:cs="Calibri"/>
                <w:spacing w:val="19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însuşeşte</w:t>
            </w:r>
            <w:r w:rsidRPr="00110ECD">
              <w:rPr>
                <w:rFonts w:ascii="Calibri" w:hAnsi="Calibri" w:cs="Calibri"/>
                <w:spacing w:val="18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şi</w:t>
            </w:r>
            <w:r w:rsidRPr="00110ECD">
              <w:rPr>
                <w:rFonts w:ascii="Calibri" w:hAnsi="Calibri" w:cs="Calibri"/>
                <w:spacing w:val="19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asumă</w:t>
            </w:r>
            <w:r w:rsidRPr="00110ECD">
              <w:rPr>
                <w:rFonts w:ascii="Calibri" w:hAnsi="Calibri" w:cs="Calibri"/>
                <w:spacing w:val="19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datele</w:t>
            </w:r>
            <w:r w:rsidRPr="00110ECD">
              <w:rPr>
                <w:rFonts w:ascii="Calibri" w:hAnsi="Calibri" w:cs="Calibri"/>
                <w:spacing w:val="18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şi</w:t>
            </w:r>
            <w:r w:rsidRPr="00110ECD">
              <w:rPr>
                <w:rFonts w:ascii="Calibri" w:hAnsi="Calibri" w:cs="Calibri"/>
                <w:spacing w:val="19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soluţiile</w:t>
            </w:r>
            <w:r w:rsidRPr="00110ECD">
              <w:rPr>
                <w:rFonts w:ascii="Calibri" w:hAnsi="Calibri" w:cs="Calibri"/>
                <w:spacing w:val="18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propuse,</w:t>
            </w:r>
            <w:r w:rsidRPr="00110ECD">
              <w:rPr>
                <w:rFonts w:ascii="Calibri" w:hAnsi="Calibri" w:cs="Calibri"/>
                <w:spacing w:val="17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şi</w:t>
            </w:r>
            <w:r w:rsidRPr="00110ECD">
              <w:rPr>
                <w:rFonts w:ascii="Calibri" w:hAnsi="Calibri" w:cs="Calibri"/>
                <w:spacing w:val="19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care</w:t>
            </w:r>
            <w:r w:rsidRPr="00110ECD">
              <w:rPr>
                <w:rFonts w:ascii="Calibri" w:hAnsi="Calibri" w:cs="Calibri"/>
                <w:spacing w:val="-57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va</w:t>
            </w:r>
            <w:r w:rsidRPr="00110ECD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conţine</w:t>
            </w:r>
            <w:r w:rsidRPr="00110ECD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cel</w:t>
            </w:r>
            <w:r w:rsidRPr="00110ECD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puţin</w:t>
            </w:r>
            <w:r w:rsidRPr="00110ECD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următoarele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date:</w:t>
            </w:r>
          </w:p>
          <w:p w14:paraId="4D5945B0" w14:textId="77777777" w:rsidR="00F5775A" w:rsidRPr="00110ECD" w:rsidRDefault="00F5775A" w:rsidP="00FE4BED">
            <w:pPr>
              <w:pStyle w:val="TableParagraph"/>
              <w:numPr>
                <w:ilvl w:val="0"/>
                <w:numId w:val="8"/>
              </w:numPr>
              <w:tabs>
                <w:tab w:val="left" w:pos="828"/>
              </w:tabs>
              <w:ind w:hanging="361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sz w:val="24"/>
                <w:szCs w:val="24"/>
              </w:rPr>
              <w:t>nr/dată</w:t>
            </w:r>
            <w:r w:rsidRPr="00110ECD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contract?</w:t>
            </w:r>
          </w:p>
          <w:p w14:paraId="74D35903" w14:textId="77777777" w:rsidR="00F5775A" w:rsidRPr="00110ECD" w:rsidRDefault="00F5775A" w:rsidP="00FE4BED">
            <w:pPr>
              <w:pStyle w:val="TableParagraph"/>
              <w:numPr>
                <w:ilvl w:val="0"/>
                <w:numId w:val="8"/>
              </w:numPr>
              <w:tabs>
                <w:tab w:val="left" w:pos="828"/>
              </w:tabs>
              <w:ind w:left="827" w:right="100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sz w:val="24"/>
                <w:szCs w:val="24"/>
              </w:rPr>
              <w:t>numele şi</w:t>
            </w:r>
            <w:r w:rsidRPr="00110ECD">
              <w:rPr>
                <w:rFonts w:ascii="Calibri" w:hAnsi="Calibri" w:cs="Calibri"/>
                <w:spacing w:val="60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prenumele în clar ale proiectanţilor pe specialităţi,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ale persoanei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responsabile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de proiect</w:t>
            </w:r>
            <w:r w:rsidR="00F54BC8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- şef de proiect/director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proiect,</w:t>
            </w:r>
            <w:r w:rsidRPr="00110ECD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inclusiv</w:t>
            </w:r>
            <w:r w:rsidRPr="00110ECD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semnăturile</w:t>
            </w:r>
            <w:r w:rsidRPr="00110ECD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acestora</w:t>
            </w:r>
            <w:r w:rsidRPr="00110ECD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şi</w:t>
            </w:r>
            <w:r w:rsidRPr="00110ECD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ştampila?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AAD64" w14:textId="77777777" w:rsidR="00F5775A" w:rsidRPr="00110ECD" w:rsidRDefault="00F5775A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AC559" w14:textId="77777777" w:rsidR="00F5775A" w:rsidRPr="00110ECD" w:rsidRDefault="00F5775A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1B017" w14:textId="77777777" w:rsidR="00F5775A" w:rsidRPr="00110ECD" w:rsidRDefault="00F5775A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D2424" w14:textId="77777777" w:rsidR="00F5775A" w:rsidRPr="00110ECD" w:rsidRDefault="00F5775A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1E7798" w:rsidRPr="00110ECD" w14:paraId="4C7D047C" w14:textId="77777777" w:rsidTr="00110ECD">
        <w:trPr>
          <w:trHeight w:val="26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CF33B" w14:textId="77777777" w:rsidR="00F5775A" w:rsidRPr="00110ECD" w:rsidRDefault="00F5775A" w:rsidP="00FE4BED">
            <w:pPr>
              <w:pStyle w:val="TableParagraph"/>
              <w:numPr>
                <w:ilvl w:val="0"/>
                <w:numId w:val="7"/>
              </w:numPr>
              <w:ind w:right="277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BE77E" w14:textId="77777777" w:rsidR="00F5775A" w:rsidRPr="00110ECD" w:rsidRDefault="00F5775A" w:rsidP="00FE4BED">
            <w:pPr>
              <w:pStyle w:val="TableParagraph"/>
              <w:ind w:left="108" w:right="97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sz w:val="24"/>
                <w:szCs w:val="24"/>
              </w:rPr>
              <w:t xml:space="preserve">Există și se respectă structura </w:t>
            </w:r>
            <w:r w:rsidRPr="00110ECD">
              <w:rPr>
                <w:rFonts w:ascii="Calibri" w:hAnsi="Calibri" w:cs="Calibri"/>
                <w:b/>
                <w:sz w:val="24"/>
                <w:szCs w:val="24"/>
              </w:rPr>
              <w:t xml:space="preserve">Părții Scrise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conform prevederilor din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legislația în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vigoare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–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HG 907/2016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privind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etapele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elaborare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şi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conţinutul-cadru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al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documentaţiilor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tehnico-economice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aferente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obiectivelor/proiectelor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investiţii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finanţate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din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fonduri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publice,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respectiv</w:t>
            </w:r>
            <w:r w:rsidRPr="00110ECD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cele din</w:t>
            </w:r>
            <w:r w:rsidRPr="00110ECD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Anexa</w:t>
            </w:r>
            <w:r w:rsidRPr="00110ECD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4.</w:t>
            </w:r>
            <w:r w:rsidRPr="00110ECD">
              <w:rPr>
                <w:rFonts w:ascii="Calibri" w:hAnsi="Calibri" w:cs="Calibri"/>
                <w:spacing w:val="2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Studiu</w:t>
            </w:r>
            <w:r w:rsidRPr="00110ECD">
              <w:rPr>
                <w:rFonts w:ascii="Calibri" w:hAnsi="Calibri" w:cs="Calibri"/>
                <w:i/>
                <w:spacing w:val="-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i/>
                <w:spacing w:val="-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Fezabilitate</w:t>
            </w:r>
            <w:r w:rsidRPr="00110ECD">
              <w:rPr>
                <w:rFonts w:ascii="Calibri" w:hAnsi="Calibri" w:cs="Calibri"/>
                <w:sz w:val="24"/>
                <w:szCs w:val="24"/>
                <w:vertAlign w:val="superscript"/>
              </w:rPr>
              <w:t>*1)</w:t>
            </w:r>
          </w:p>
          <w:p w14:paraId="238C8413" w14:textId="77777777" w:rsidR="001D7627" w:rsidRPr="00110ECD" w:rsidRDefault="00F5775A" w:rsidP="00F54BC8">
            <w:pPr>
              <w:pStyle w:val="TableParagraph"/>
              <w:ind w:left="108"/>
              <w:jc w:val="both"/>
              <w:rPr>
                <w:rFonts w:ascii="Calibri" w:hAnsi="Calibri" w:cs="Calibri"/>
                <w:i/>
                <w:sz w:val="24"/>
                <w:szCs w:val="24"/>
              </w:rPr>
            </w:pP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*1)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conform</w:t>
            </w:r>
            <w:r w:rsidRPr="00110ECD">
              <w:rPr>
                <w:rFonts w:ascii="Calibri" w:hAnsi="Calibri" w:cs="Calibri"/>
                <w:i/>
                <w:spacing w:val="3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HG</w:t>
            </w:r>
            <w:r w:rsidRPr="00110ECD">
              <w:rPr>
                <w:rFonts w:ascii="Calibri" w:hAnsi="Calibri" w:cs="Calibri"/>
                <w:i/>
                <w:spacing w:val="2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907/2016, continutul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cadru</w:t>
            </w:r>
            <w:r w:rsidRPr="00110ECD">
              <w:rPr>
                <w:rFonts w:ascii="Calibri" w:hAnsi="Calibri" w:cs="Calibri"/>
                <w:i/>
                <w:spacing w:val="2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al SF</w:t>
            </w:r>
            <w:r w:rsidRPr="00110ECD">
              <w:rPr>
                <w:rFonts w:ascii="Calibri" w:hAnsi="Calibri" w:cs="Calibri"/>
                <w:i/>
                <w:spacing w:val="3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poate</w:t>
            </w:r>
            <w:r w:rsidRPr="00110ECD">
              <w:rPr>
                <w:rFonts w:ascii="Calibri" w:hAnsi="Calibri" w:cs="Calibri"/>
                <w:i/>
                <w:spacing w:val="2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fi</w:t>
            </w:r>
            <w:r w:rsidRPr="00110ECD">
              <w:rPr>
                <w:rFonts w:ascii="Calibri" w:hAnsi="Calibri" w:cs="Calibri"/>
                <w:i/>
                <w:spacing w:val="3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adaptat,</w:t>
            </w:r>
            <w:r w:rsidRPr="00110ECD">
              <w:rPr>
                <w:rFonts w:ascii="Calibri" w:hAnsi="Calibri" w:cs="Calibri"/>
                <w:i/>
                <w:spacing w:val="3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în</w:t>
            </w:r>
            <w:r w:rsidRPr="00110ECD">
              <w:rPr>
                <w:rFonts w:ascii="Calibri" w:hAnsi="Calibri" w:cs="Calibri"/>
                <w:i/>
                <w:spacing w:val="4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functie</w:t>
            </w:r>
            <w:r w:rsidRPr="00110ECD">
              <w:rPr>
                <w:rFonts w:ascii="Calibri" w:hAnsi="Calibri" w:cs="Calibri"/>
                <w:i/>
                <w:spacing w:val="3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lastRenderedPageBreak/>
              <w:t>de</w:t>
            </w:r>
            <w:r w:rsidRPr="00110ECD">
              <w:rPr>
                <w:rFonts w:ascii="Calibri" w:hAnsi="Calibri" w:cs="Calibri"/>
                <w:i/>
                <w:spacing w:val="2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specificul</w:t>
            </w:r>
            <w:r w:rsidR="00F54BC8">
              <w:rPr>
                <w:rFonts w:ascii="Calibri" w:hAnsi="Calibri" w:cs="Calibri"/>
                <w:i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și</w:t>
            </w:r>
            <w:r w:rsidRPr="00110ECD">
              <w:rPr>
                <w:rFonts w:ascii="Calibri" w:hAnsi="Calibri" w:cs="Calibri"/>
                <w:i/>
                <w:spacing w:val="-3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complexitatea</w:t>
            </w:r>
            <w:r w:rsidRPr="00110ECD">
              <w:rPr>
                <w:rFonts w:ascii="Calibri" w:hAnsi="Calibri" w:cs="Calibri"/>
                <w:i/>
                <w:spacing w:val="-4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obiectivului</w:t>
            </w:r>
            <w:r w:rsidRPr="00110ECD">
              <w:rPr>
                <w:rFonts w:ascii="Calibri" w:hAnsi="Calibri" w:cs="Calibri"/>
                <w:i/>
                <w:spacing w:val="-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i/>
                <w:spacing w:val="-3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investitii</w:t>
            </w:r>
            <w:r w:rsidRPr="00110ECD">
              <w:rPr>
                <w:rFonts w:ascii="Calibri" w:hAnsi="Calibri" w:cs="Calibri"/>
                <w:i/>
                <w:spacing w:val="-2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propus.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38253" w14:textId="77777777" w:rsidR="00F5775A" w:rsidRPr="00110ECD" w:rsidRDefault="00F5775A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B978C" w14:textId="77777777" w:rsidR="00F5775A" w:rsidRPr="00110ECD" w:rsidRDefault="00F5775A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1B731" w14:textId="77777777" w:rsidR="00F5775A" w:rsidRPr="00110ECD" w:rsidRDefault="00F5775A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ADAAC5" w14:textId="77777777" w:rsidR="00F5775A" w:rsidRPr="00110ECD" w:rsidRDefault="00F5775A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7D2191" w:rsidRPr="00110ECD" w14:paraId="75CD6E43" w14:textId="77777777" w:rsidTr="00110ECD">
        <w:trPr>
          <w:trHeight w:val="110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1D65F" w14:textId="77777777" w:rsidR="007D2191" w:rsidRPr="00110ECD" w:rsidRDefault="007D2191" w:rsidP="00FE4BED">
            <w:pPr>
              <w:pStyle w:val="TableParagraph"/>
              <w:numPr>
                <w:ilvl w:val="0"/>
                <w:numId w:val="7"/>
              </w:numPr>
              <w:ind w:right="277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9E5BB" w14:textId="77777777" w:rsidR="007D2191" w:rsidRPr="00110ECD" w:rsidRDefault="007D2191" w:rsidP="00FE4BED">
            <w:pPr>
              <w:pStyle w:val="TableParagraph"/>
              <w:ind w:left="108" w:right="96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sz w:val="24"/>
                <w:szCs w:val="24"/>
              </w:rPr>
              <w:t>Sunt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prezentate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informații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privind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situatia</w:t>
            </w:r>
            <w:r w:rsidRPr="00110ECD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existenta</w:t>
            </w:r>
            <w:r w:rsidRPr="00110ECD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si</w:t>
            </w:r>
            <w:r w:rsidRPr="00110ECD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necesitatea</w:t>
            </w:r>
            <w:r w:rsidRPr="00110ECD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realizarii</w:t>
            </w:r>
            <w:r w:rsidRPr="00110ECD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obiectivului/proiectului</w:t>
            </w:r>
            <w:r w:rsidRPr="00110ECD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investitii,</w:t>
            </w:r>
            <w:r w:rsidRPr="00110ECD">
              <w:rPr>
                <w:rFonts w:ascii="Calibri" w:hAnsi="Calibri" w:cs="Calibri"/>
                <w:b/>
                <w:spacing w:val="60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conform precizarilor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 xml:space="preserve">din capitolul 2, sectiunea A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 xml:space="preserve">Piese scrise,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 xml:space="preserve">din cadrul Anexei 4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Studiul de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 xml:space="preserve">Fezabilitate,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la HG</w:t>
            </w:r>
            <w:r w:rsidRPr="00110ECD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907/2016</w:t>
            </w:r>
            <w:r w:rsidRPr="00110ECD">
              <w:rPr>
                <w:rFonts w:ascii="Calibri" w:hAnsi="Calibri" w:cs="Calibri"/>
                <w:color w:val="008000"/>
                <w:sz w:val="24"/>
                <w:szCs w:val="24"/>
              </w:rPr>
              <w:t>?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5F3471" w14:textId="77777777" w:rsidR="007D2191" w:rsidRPr="00110ECD" w:rsidRDefault="007D2191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B901F" w14:textId="77777777" w:rsidR="007D2191" w:rsidRPr="00110ECD" w:rsidRDefault="007D2191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4AA29" w14:textId="77777777" w:rsidR="007D2191" w:rsidRPr="00110ECD" w:rsidRDefault="007D2191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80C9DF" w14:textId="77777777" w:rsidR="007D2191" w:rsidRPr="00110ECD" w:rsidRDefault="007D2191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7D2191" w:rsidRPr="00110ECD" w14:paraId="16301DBC" w14:textId="77777777" w:rsidTr="00110ECD">
        <w:trPr>
          <w:trHeight w:val="317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C0303" w14:textId="77777777" w:rsidR="007D2191" w:rsidRPr="00110ECD" w:rsidRDefault="007D2191" w:rsidP="00FE4BED">
            <w:pPr>
              <w:pStyle w:val="TableParagraph"/>
              <w:numPr>
                <w:ilvl w:val="0"/>
                <w:numId w:val="7"/>
              </w:numPr>
              <w:ind w:right="277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C81E7" w14:textId="77777777" w:rsidR="007D2191" w:rsidRPr="00110ECD" w:rsidRDefault="007D2191" w:rsidP="00FE4BED">
            <w:pPr>
              <w:pStyle w:val="TableParagraph"/>
              <w:ind w:left="108" w:right="96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sz w:val="24"/>
                <w:szCs w:val="24"/>
              </w:rPr>
              <w:t>Sunt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prezentate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minim</w:t>
            </w:r>
            <w:r w:rsidRPr="00110ECD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doua</w:t>
            </w:r>
            <w:r w:rsidRPr="00110ECD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scenarii/optiuni</w:t>
            </w:r>
            <w:r w:rsidRPr="00110ECD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tehnico-economice</w:t>
            </w:r>
            <w:r w:rsidRPr="00110ECD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pentru realizarea obiectivului de investitii</w:t>
            </w:r>
            <w:r w:rsidRPr="00110ECD">
              <w:rPr>
                <w:rFonts w:ascii="Calibri" w:hAnsi="Calibri" w:cs="Calibri"/>
                <w:sz w:val="24"/>
                <w:szCs w:val="24"/>
                <w:vertAlign w:val="superscript"/>
              </w:rPr>
              <w:t>*2)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, conform precizarilor din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 xml:space="preserve">capitolul 3, sectiunea A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 xml:space="preserve">Piese scrise,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 xml:space="preserve">din cadrul Anexei 4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Studiul de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 xml:space="preserve">Fezabilitate,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la</w:t>
            </w:r>
            <w:r w:rsidRPr="00110ECD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HG</w:t>
            </w:r>
            <w:r w:rsidRPr="00110ECD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907/2016, avand</w:t>
            </w:r>
            <w:r w:rsidRPr="00110ECD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detaliate:</w:t>
            </w:r>
          </w:p>
          <w:p w14:paraId="5E703F67" w14:textId="77777777" w:rsidR="007D2191" w:rsidRPr="00110ECD" w:rsidRDefault="007D2191" w:rsidP="00FE4BED">
            <w:pPr>
              <w:pStyle w:val="TableParagraph"/>
              <w:numPr>
                <w:ilvl w:val="0"/>
                <w:numId w:val="9"/>
              </w:numPr>
              <w:tabs>
                <w:tab w:val="left" w:pos="884"/>
              </w:tabs>
              <w:ind w:hanging="361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sz w:val="24"/>
                <w:szCs w:val="24"/>
              </w:rPr>
              <w:t>particularitatile</w:t>
            </w:r>
            <w:r w:rsidRPr="00110ECD">
              <w:rPr>
                <w:rFonts w:ascii="Calibri" w:hAnsi="Calibri" w:cs="Calibri"/>
                <w:spacing w:val="-10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amplasamentului?</w:t>
            </w:r>
          </w:p>
          <w:p w14:paraId="133D2D02" w14:textId="77777777" w:rsidR="007D2191" w:rsidRPr="00110ECD" w:rsidRDefault="007D2191" w:rsidP="00FE4BED">
            <w:pPr>
              <w:pStyle w:val="TableParagraph"/>
              <w:numPr>
                <w:ilvl w:val="0"/>
                <w:numId w:val="9"/>
              </w:numPr>
              <w:tabs>
                <w:tab w:val="left" w:pos="884"/>
              </w:tabs>
              <w:ind w:right="97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sz w:val="24"/>
                <w:szCs w:val="24"/>
              </w:rPr>
              <w:t>descrierea</w:t>
            </w:r>
            <w:r w:rsidRPr="00110ECD">
              <w:rPr>
                <w:rFonts w:ascii="Calibri" w:hAnsi="Calibri" w:cs="Calibri"/>
                <w:spacing w:val="16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din</w:t>
            </w:r>
            <w:r w:rsidRPr="00110ECD">
              <w:rPr>
                <w:rFonts w:ascii="Calibri" w:hAnsi="Calibri" w:cs="Calibri"/>
                <w:spacing w:val="16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punct</w:t>
            </w:r>
            <w:r w:rsidRPr="00110ECD">
              <w:rPr>
                <w:rFonts w:ascii="Calibri" w:hAnsi="Calibri" w:cs="Calibri"/>
                <w:spacing w:val="17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spacing w:val="16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vedere</w:t>
            </w:r>
            <w:r w:rsidRPr="00110ECD">
              <w:rPr>
                <w:rFonts w:ascii="Calibri" w:hAnsi="Calibri" w:cs="Calibri"/>
                <w:spacing w:val="16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tehnic,</w:t>
            </w:r>
            <w:r w:rsidRPr="00110ECD">
              <w:rPr>
                <w:rFonts w:ascii="Calibri" w:hAnsi="Calibri" w:cs="Calibri"/>
                <w:spacing w:val="15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constructiv,</w:t>
            </w:r>
            <w:r w:rsidRPr="00110ECD">
              <w:rPr>
                <w:rFonts w:ascii="Calibri" w:hAnsi="Calibri" w:cs="Calibri"/>
                <w:spacing w:val="18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functional-</w:t>
            </w:r>
            <w:r w:rsidRPr="00110ECD">
              <w:rPr>
                <w:rFonts w:ascii="Calibri" w:hAnsi="Calibri" w:cs="Calibri"/>
                <w:spacing w:val="-57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arhitectural</w:t>
            </w:r>
            <w:r w:rsidRPr="00110ECD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si tehnologic?</w:t>
            </w:r>
          </w:p>
          <w:p w14:paraId="2CF4705B" w14:textId="77777777" w:rsidR="007D2191" w:rsidRPr="00110ECD" w:rsidRDefault="007D2191" w:rsidP="00FE4BED">
            <w:pPr>
              <w:pStyle w:val="TableParagraph"/>
              <w:numPr>
                <w:ilvl w:val="0"/>
                <w:numId w:val="9"/>
              </w:numPr>
              <w:tabs>
                <w:tab w:val="left" w:pos="884"/>
              </w:tabs>
              <w:ind w:hanging="361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sz w:val="24"/>
                <w:szCs w:val="24"/>
              </w:rPr>
              <w:t>costurile</w:t>
            </w:r>
            <w:r w:rsidRPr="00110ECD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estimative</w:t>
            </w:r>
            <w:r w:rsidRPr="00110ECD">
              <w:rPr>
                <w:rFonts w:ascii="Calibri" w:hAnsi="Calibri" w:cs="Calibri"/>
                <w:spacing w:val="-7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ale</w:t>
            </w:r>
            <w:r w:rsidRPr="00110ECD">
              <w:rPr>
                <w:rFonts w:ascii="Calibri" w:hAnsi="Calibri" w:cs="Calibri"/>
                <w:spacing w:val="-6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investitiei?</w:t>
            </w:r>
          </w:p>
          <w:p w14:paraId="3887299A" w14:textId="77777777" w:rsidR="007D2191" w:rsidRPr="00110ECD" w:rsidRDefault="007D2191" w:rsidP="00FE4BED">
            <w:pPr>
              <w:pStyle w:val="TableParagraph"/>
              <w:numPr>
                <w:ilvl w:val="0"/>
                <w:numId w:val="9"/>
              </w:numPr>
              <w:tabs>
                <w:tab w:val="left" w:pos="884"/>
              </w:tabs>
              <w:ind w:right="105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sz w:val="24"/>
                <w:szCs w:val="24"/>
              </w:rPr>
              <w:t>studiile</w:t>
            </w:r>
            <w:r w:rsidRPr="00110ECD">
              <w:rPr>
                <w:rFonts w:ascii="Calibri" w:hAnsi="Calibri" w:cs="Calibri"/>
                <w:spacing w:val="4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spacing w:val="60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specialitate,</w:t>
            </w:r>
            <w:r w:rsidRPr="00110ECD">
              <w:rPr>
                <w:rFonts w:ascii="Calibri" w:hAnsi="Calibri" w:cs="Calibri"/>
                <w:spacing w:val="59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in  functie</w:t>
            </w:r>
            <w:r w:rsidRPr="00110ECD">
              <w:rPr>
                <w:rFonts w:ascii="Calibri" w:hAnsi="Calibri" w:cs="Calibri"/>
                <w:spacing w:val="2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de  categoria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si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clasa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spacing w:val="-58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importanta,</w:t>
            </w:r>
            <w:r w:rsidRPr="00110ECD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dupa</w:t>
            </w:r>
            <w:r w:rsidRPr="00110ECD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caz?</w:t>
            </w:r>
          </w:p>
          <w:p w14:paraId="3453CAEB" w14:textId="77777777" w:rsidR="007D2191" w:rsidRPr="00110ECD" w:rsidRDefault="007D2191" w:rsidP="00FE4BED">
            <w:pPr>
              <w:pStyle w:val="TableParagraph"/>
              <w:numPr>
                <w:ilvl w:val="0"/>
                <w:numId w:val="9"/>
              </w:numPr>
              <w:tabs>
                <w:tab w:val="left" w:pos="884"/>
              </w:tabs>
              <w:ind w:hanging="361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sz w:val="24"/>
                <w:szCs w:val="24"/>
              </w:rPr>
              <w:t>graficele</w:t>
            </w:r>
            <w:r w:rsidRPr="00110ECD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orientative</w:t>
            </w:r>
            <w:r w:rsidRPr="00110ECD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realizare</w:t>
            </w:r>
            <w:r w:rsidRPr="00110ECD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a</w:t>
            </w:r>
            <w:r w:rsidRPr="00110ECD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investitiei?</w:t>
            </w:r>
          </w:p>
          <w:p w14:paraId="0D9C6846" w14:textId="77777777" w:rsidR="007D2191" w:rsidRPr="00110ECD" w:rsidRDefault="007D2191" w:rsidP="00F54BC8">
            <w:pPr>
              <w:pStyle w:val="TableParagraph"/>
              <w:ind w:left="108" w:right="94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*2)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În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cazul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în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care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anterior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prezentului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studiu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a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fost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elaborat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un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studiu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prefezabilitate,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se</w:t>
            </w:r>
            <w:r w:rsidRPr="00110ECD">
              <w:rPr>
                <w:rFonts w:ascii="Calibri" w:hAnsi="Calibri" w:cs="Calibri"/>
                <w:i/>
                <w:spacing w:val="-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vor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prezenta</w:t>
            </w:r>
            <w:r w:rsidRPr="00110ECD">
              <w:rPr>
                <w:rFonts w:ascii="Calibri" w:hAnsi="Calibri" w:cs="Calibri"/>
                <w:i/>
                <w:spacing w:val="-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minimum</w:t>
            </w:r>
            <w:r w:rsidRPr="00110ECD">
              <w:rPr>
                <w:rFonts w:ascii="Calibri" w:hAnsi="Calibri" w:cs="Calibri"/>
                <w:i/>
                <w:spacing w:val="3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două scenarii/opţiuni</w:t>
            </w:r>
            <w:r w:rsidRPr="00110ECD">
              <w:rPr>
                <w:rFonts w:ascii="Calibri" w:hAnsi="Calibri" w:cs="Calibri"/>
                <w:i/>
                <w:spacing w:val="3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tehnico-economice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dintre</w:t>
            </w:r>
            <w:r w:rsidR="00F54BC8">
              <w:rPr>
                <w:rFonts w:ascii="Calibri" w:hAnsi="Calibri" w:cs="Calibri"/>
                <w:i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cele</w:t>
            </w:r>
            <w:r w:rsidRPr="00110ECD">
              <w:rPr>
                <w:rFonts w:ascii="Calibri" w:hAnsi="Calibri" w:cs="Calibri"/>
                <w:i/>
                <w:spacing w:val="-2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selectate</w:t>
            </w:r>
            <w:r w:rsidRPr="00110ECD">
              <w:rPr>
                <w:rFonts w:ascii="Calibri" w:hAnsi="Calibri" w:cs="Calibri"/>
                <w:i/>
                <w:spacing w:val="-3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ca</w:t>
            </w:r>
            <w:r w:rsidRPr="00110ECD">
              <w:rPr>
                <w:rFonts w:ascii="Calibri" w:hAnsi="Calibri" w:cs="Calibri"/>
                <w:i/>
                <w:spacing w:val="-2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fezabile</w:t>
            </w:r>
            <w:r w:rsidRPr="00110ECD">
              <w:rPr>
                <w:rFonts w:ascii="Calibri" w:hAnsi="Calibri" w:cs="Calibri"/>
                <w:i/>
                <w:spacing w:val="-2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la</w:t>
            </w:r>
            <w:r w:rsidRPr="00110ECD">
              <w:rPr>
                <w:rFonts w:ascii="Calibri" w:hAnsi="Calibri" w:cs="Calibri"/>
                <w:i/>
                <w:spacing w:val="-3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faza</w:t>
            </w:r>
            <w:r w:rsidRPr="00110ECD">
              <w:rPr>
                <w:rFonts w:ascii="Calibri" w:hAnsi="Calibri" w:cs="Calibri"/>
                <w:i/>
                <w:spacing w:val="-4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studiu</w:t>
            </w:r>
            <w:r w:rsidRPr="00110ECD">
              <w:rPr>
                <w:rFonts w:ascii="Calibri" w:hAnsi="Calibri" w:cs="Calibri"/>
                <w:i/>
                <w:spacing w:val="-3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i/>
                <w:spacing w:val="-2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prefezabilitate.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9032C" w14:textId="77777777" w:rsidR="007D2191" w:rsidRPr="00110ECD" w:rsidRDefault="007D2191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DB7C3D" w14:textId="77777777" w:rsidR="007D2191" w:rsidRPr="00110ECD" w:rsidRDefault="007D2191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39EE0C" w14:textId="77777777" w:rsidR="007D2191" w:rsidRPr="00110ECD" w:rsidRDefault="007D2191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6E43E8" w14:textId="77777777" w:rsidR="007D2191" w:rsidRPr="00110ECD" w:rsidRDefault="007D2191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7D2191" w:rsidRPr="00110ECD" w14:paraId="6548B66C" w14:textId="77777777" w:rsidTr="00110ECD">
        <w:trPr>
          <w:trHeight w:val="62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171EA" w14:textId="77777777" w:rsidR="007D2191" w:rsidRPr="00110ECD" w:rsidRDefault="007D2191" w:rsidP="00FE4BED">
            <w:pPr>
              <w:pStyle w:val="TableParagraph"/>
              <w:numPr>
                <w:ilvl w:val="0"/>
                <w:numId w:val="7"/>
              </w:numPr>
              <w:ind w:right="277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BF5D3" w14:textId="77777777" w:rsidR="007D2191" w:rsidRPr="00110ECD" w:rsidRDefault="007D2191" w:rsidP="00FE4BED">
            <w:pPr>
              <w:pStyle w:val="TableParagraph"/>
              <w:ind w:left="108" w:right="96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sz w:val="24"/>
                <w:szCs w:val="24"/>
              </w:rPr>
              <w:t xml:space="preserve">Este prezentata </w:t>
            </w: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analiza fiecarui scenariu/optiuni tehnico-economice</w:t>
            </w:r>
            <w:r w:rsidRPr="00110ECD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propuse</w:t>
            </w:r>
            <w:r w:rsidRPr="00110ECD">
              <w:rPr>
                <w:rFonts w:ascii="Calibri" w:hAnsi="Calibri" w:cs="Calibri"/>
                <w:sz w:val="24"/>
                <w:szCs w:val="24"/>
              </w:rPr>
              <w:t xml:space="preserve">, conform precizarilor din capitolul 4, sectiunea A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Piese scrise,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din</w:t>
            </w:r>
            <w:r w:rsidRPr="00110ECD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cadrul</w:t>
            </w:r>
            <w:r w:rsidRPr="00110ECD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Anexei</w:t>
            </w:r>
            <w:r w:rsidRPr="00110ECD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 xml:space="preserve">4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Studiul</w:t>
            </w:r>
            <w:r w:rsidRPr="00110ECD">
              <w:rPr>
                <w:rFonts w:ascii="Calibri" w:hAnsi="Calibri" w:cs="Calibri"/>
                <w:i/>
                <w:spacing w:val="2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i/>
                <w:spacing w:val="-2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Fezabilitate,</w:t>
            </w:r>
            <w:r w:rsidRPr="00110ECD">
              <w:rPr>
                <w:rFonts w:ascii="Calibri" w:hAnsi="Calibri" w:cs="Calibri"/>
                <w:i/>
                <w:spacing w:val="-3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la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HG</w:t>
            </w:r>
            <w:r w:rsidRPr="00110ECD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907/2016?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274FF" w14:textId="77777777" w:rsidR="007D2191" w:rsidRPr="00110ECD" w:rsidRDefault="007D2191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F3035" w14:textId="77777777" w:rsidR="007D2191" w:rsidRPr="00110ECD" w:rsidRDefault="007D2191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9255D" w14:textId="77777777" w:rsidR="007D2191" w:rsidRPr="00110ECD" w:rsidRDefault="007D2191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B3EE5" w14:textId="77777777" w:rsidR="007D2191" w:rsidRPr="00110ECD" w:rsidRDefault="007D2191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7D2191" w:rsidRPr="00110ECD" w14:paraId="7FF0CD86" w14:textId="77777777" w:rsidTr="00110ECD">
        <w:trPr>
          <w:trHeight w:val="77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B4845" w14:textId="77777777" w:rsidR="007D2191" w:rsidRPr="00110ECD" w:rsidRDefault="007D2191" w:rsidP="00FE4BED">
            <w:pPr>
              <w:pStyle w:val="TableParagraph"/>
              <w:numPr>
                <w:ilvl w:val="0"/>
                <w:numId w:val="7"/>
              </w:numPr>
              <w:ind w:right="277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03C48" w14:textId="77777777" w:rsidR="007D2191" w:rsidRPr="00110ECD" w:rsidRDefault="007D2191" w:rsidP="00FE4BED">
            <w:pPr>
              <w:pStyle w:val="TableParagraph"/>
              <w:ind w:left="108" w:right="96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sz w:val="24"/>
                <w:szCs w:val="24"/>
              </w:rPr>
              <w:t>Este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prezentat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scenariul/optiunea</w:t>
            </w:r>
            <w:r w:rsidRPr="00110ECD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tehnico-economica</w:t>
            </w:r>
            <w:r w:rsidRPr="00110ECD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optim(a)</w:t>
            </w:r>
            <w:r w:rsidRPr="00110ECD">
              <w:rPr>
                <w:rFonts w:ascii="Calibri" w:hAnsi="Calibri" w:cs="Calibri"/>
                <w:b/>
                <w:spacing w:val="-58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recomandat(a)</w:t>
            </w:r>
            <w:r w:rsidRPr="00110ECD">
              <w:rPr>
                <w:rFonts w:ascii="Calibri" w:hAnsi="Calibri" w:cs="Calibri"/>
                <w:sz w:val="24"/>
                <w:szCs w:val="24"/>
              </w:rPr>
              <w:t xml:space="preserve">, conform precizarilor din capitolul 5, sectiunea A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Piese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scrise,</w:t>
            </w:r>
            <w:r w:rsidRPr="00110ECD">
              <w:rPr>
                <w:rFonts w:ascii="Calibri" w:hAnsi="Calibri" w:cs="Calibri"/>
                <w:i/>
                <w:spacing w:val="-3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din</w:t>
            </w:r>
            <w:r w:rsidRPr="00110ECD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cadrul Anexei</w:t>
            </w:r>
            <w:r w:rsidRPr="00110ECD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4</w:t>
            </w:r>
            <w:r w:rsidRPr="00110ECD">
              <w:rPr>
                <w:rFonts w:ascii="Calibri" w:hAnsi="Calibri" w:cs="Calibri"/>
                <w:spacing w:val="2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Studiul</w:t>
            </w:r>
            <w:r w:rsidRPr="00110ECD">
              <w:rPr>
                <w:rFonts w:ascii="Calibri" w:hAnsi="Calibri" w:cs="Calibri"/>
                <w:i/>
                <w:spacing w:val="-3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i/>
                <w:spacing w:val="-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Fezabilitate,</w:t>
            </w:r>
            <w:r w:rsidRPr="00110ECD">
              <w:rPr>
                <w:rFonts w:ascii="Calibri" w:hAnsi="Calibri" w:cs="Calibri"/>
                <w:i/>
                <w:spacing w:val="-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la HG</w:t>
            </w:r>
            <w:r w:rsidRPr="00110ECD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907/2016?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F57F5B" w14:textId="77777777" w:rsidR="007D2191" w:rsidRPr="00110ECD" w:rsidRDefault="007D2191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23A0CC" w14:textId="77777777" w:rsidR="007D2191" w:rsidRPr="00110ECD" w:rsidRDefault="007D2191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C8AAD" w14:textId="77777777" w:rsidR="007D2191" w:rsidRPr="00110ECD" w:rsidRDefault="007D2191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C0DD27" w14:textId="77777777" w:rsidR="007D2191" w:rsidRPr="00110ECD" w:rsidRDefault="007D2191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F54BC8" w:rsidRPr="00110ECD" w14:paraId="786514E4" w14:textId="77777777" w:rsidTr="006607E6">
        <w:trPr>
          <w:trHeight w:val="703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4097BE6" w14:textId="77777777" w:rsidR="00F54BC8" w:rsidRPr="00110ECD" w:rsidRDefault="00F54BC8" w:rsidP="00FE4BED">
            <w:pPr>
              <w:pStyle w:val="TableParagraph"/>
              <w:numPr>
                <w:ilvl w:val="0"/>
                <w:numId w:val="7"/>
              </w:numPr>
              <w:ind w:right="277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AE307E4" w14:textId="77777777" w:rsidR="00F54BC8" w:rsidRPr="00110ECD" w:rsidRDefault="00F54BC8" w:rsidP="00FE4BED">
            <w:pPr>
              <w:pStyle w:val="TableParagraph"/>
              <w:ind w:left="108" w:right="96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sz w:val="24"/>
                <w:szCs w:val="24"/>
              </w:rPr>
              <w:t xml:space="preserve">Există şi se respectă structura capitolului: </w:t>
            </w: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Urbanism, acorduri si avize</w:t>
            </w:r>
            <w:r w:rsidRPr="00110ECD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conforme</w:t>
            </w:r>
            <w:r w:rsidRPr="00110ECD">
              <w:rPr>
                <w:rFonts w:ascii="Calibri" w:hAnsi="Calibri" w:cs="Calibri"/>
                <w:sz w:val="24"/>
                <w:szCs w:val="24"/>
              </w:rPr>
              <w:t xml:space="preserve">, conform precizărilor din capitolul 6, secțiunea A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Piese scrise,</w:t>
            </w:r>
            <w:r w:rsidRPr="00110ECD">
              <w:rPr>
                <w:rFonts w:ascii="Calibri" w:hAnsi="Calibri" w:cs="Calibri"/>
                <w:i/>
                <w:spacing w:val="-58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din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cadrul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Anexei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4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Studiul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Fezabilitate,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la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HG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907/2016</w:t>
            </w:r>
            <w:r w:rsidRPr="00110ECD">
              <w:rPr>
                <w:rFonts w:ascii="Calibri" w:hAnsi="Calibri" w:cs="Calibri"/>
                <w:color w:val="008000"/>
                <w:sz w:val="24"/>
                <w:szCs w:val="24"/>
              </w:rPr>
              <w:t>,</w:t>
            </w:r>
            <w:r w:rsidRPr="00110ECD">
              <w:rPr>
                <w:rFonts w:ascii="Calibri" w:hAnsi="Calibri" w:cs="Calibri"/>
                <w:color w:val="008000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fiind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prezentate următoarele</w:t>
            </w:r>
            <w:r w:rsidRPr="00110ECD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documente:</w:t>
            </w:r>
          </w:p>
          <w:p w14:paraId="42B2676E" w14:textId="77777777" w:rsidR="00F54BC8" w:rsidRPr="00110ECD" w:rsidRDefault="00F54BC8" w:rsidP="00FE4BED">
            <w:pPr>
              <w:pStyle w:val="TableParagraph"/>
              <w:numPr>
                <w:ilvl w:val="0"/>
                <w:numId w:val="10"/>
              </w:numPr>
              <w:tabs>
                <w:tab w:val="left" w:pos="828"/>
              </w:tabs>
              <w:ind w:hanging="361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sz w:val="24"/>
                <w:szCs w:val="24"/>
              </w:rPr>
              <w:t>Certificatul</w:t>
            </w:r>
            <w:r w:rsidRPr="00110ECD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urbanism</w:t>
            </w:r>
            <w:r w:rsidRPr="00110ECD">
              <w:rPr>
                <w:rFonts w:ascii="Calibri" w:hAnsi="Calibri" w:cs="Calibri"/>
                <w:spacing w:val="-6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emis</w:t>
            </w:r>
            <w:r w:rsidRPr="00110ECD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în</w:t>
            </w:r>
            <w:r w:rsidRPr="00110ECD">
              <w:rPr>
                <w:rFonts w:ascii="Calibri" w:hAnsi="Calibri" w:cs="Calibri"/>
                <w:spacing w:val="-7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vederea</w:t>
            </w:r>
            <w:r w:rsidRPr="00110ECD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obținerii</w:t>
            </w:r>
            <w:r w:rsidRPr="00110ECD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autorizaţiei</w:t>
            </w:r>
            <w:r w:rsidRPr="00110ECD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de construire?</w:t>
            </w:r>
          </w:p>
          <w:p w14:paraId="5136CA3D" w14:textId="77777777" w:rsidR="00F54BC8" w:rsidRPr="00110ECD" w:rsidRDefault="00F54BC8" w:rsidP="00FE4BED">
            <w:pPr>
              <w:pStyle w:val="TableParagraph"/>
              <w:numPr>
                <w:ilvl w:val="0"/>
                <w:numId w:val="10"/>
              </w:numPr>
              <w:tabs>
                <w:tab w:val="left" w:pos="828"/>
              </w:tabs>
              <w:ind w:left="827" w:right="104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sz w:val="24"/>
                <w:szCs w:val="24"/>
              </w:rPr>
              <w:t>Extras de carte funciară, cu excepţia cazurilor speciale, expres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prevăzute de lege?</w:t>
            </w:r>
          </w:p>
          <w:p w14:paraId="3DF979DA" w14:textId="77777777" w:rsidR="00F54BC8" w:rsidRPr="00110ECD" w:rsidRDefault="00F54BC8" w:rsidP="00FE4BED">
            <w:pPr>
              <w:pStyle w:val="TableParagraph"/>
              <w:numPr>
                <w:ilvl w:val="0"/>
                <w:numId w:val="10"/>
              </w:numPr>
              <w:tabs>
                <w:tab w:val="left" w:pos="828"/>
              </w:tabs>
              <w:ind w:left="827" w:right="97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Pentru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proiectele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care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care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în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conformitate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cu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etapa</w:t>
            </w:r>
            <w:r w:rsidRPr="00110ECD">
              <w:rPr>
                <w:rFonts w:ascii="Calibri" w:hAnsi="Calibri" w:cs="Calibri"/>
                <w:i/>
                <w:spacing w:val="60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evaluare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iniţială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efectuată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către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autoritatea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competentă</w:t>
            </w:r>
            <w:r w:rsidRPr="00110ECD">
              <w:rPr>
                <w:rFonts w:ascii="Calibri" w:hAnsi="Calibri" w:cs="Calibri"/>
                <w:i/>
                <w:spacing w:val="-58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pentru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protecţia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mediului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vor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face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obiectul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procedurii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evaluare a impactului asupra mediului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: Actul administrativ al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autorităţii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competente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pentru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protecţia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mediului,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măsuri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diminuare a impactului, măsuri de compensare, modalitatea de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integrare a prevederilor acordului de mediu în documentaţia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tehnico-economică?</w:t>
            </w:r>
          </w:p>
          <w:p w14:paraId="26C4650E" w14:textId="77777777" w:rsidR="00F54BC8" w:rsidRPr="00110ECD" w:rsidRDefault="00F54BC8" w:rsidP="00FE4BED">
            <w:pPr>
              <w:pStyle w:val="TableParagraph"/>
              <w:numPr>
                <w:ilvl w:val="0"/>
                <w:numId w:val="10"/>
              </w:numPr>
              <w:tabs>
                <w:tab w:val="left" w:pos="828"/>
              </w:tabs>
              <w:ind w:left="827" w:right="96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Pentru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proiectele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care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care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în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conformitate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cu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etapa</w:t>
            </w:r>
            <w:r w:rsidRPr="00110ECD">
              <w:rPr>
                <w:rFonts w:ascii="Calibri" w:hAnsi="Calibri" w:cs="Calibri"/>
                <w:i/>
                <w:spacing w:val="60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evaluare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iniţială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efectuată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către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autoritatea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competentă</w:t>
            </w:r>
            <w:r w:rsidRPr="00110ECD">
              <w:rPr>
                <w:rFonts w:ascii="Calibri" w:hAnsi="Calibri" w:cs="Calibri"/>
                <w:i/>
                <w:spacing w:val="-58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 xml:space="preserve">pentru protecţia mediului </w:t>
            </w:r>
            <w:r w:rsidRPr="00110ECD">
              <w:rPr>
                <w:rFonts w:ascii="Calibri" w:hAnsi="Calibri" w:cs="Calibri"/>
                <w:b/>
                <w:i/>
                <w:sz w:val="24"/>
                <w:szCs w:val="24"/>
              </w:rPr>
              <w:t xml:space="preserve">NU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vor face obiectul procedurii de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evaluare</w:t>
            </w:r>
            <w:r w:rsidRPr="00110ECD">
              <w:rPr>
                <w:rFonts w:ascii="Calibri" w:hAnsi="Calibri" w:cs="Calibri"/>
                <w:i/>
                <w:spacing w:val="-3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a</w:t>
            </w:r>
            <w:r w:rsidRPr="00110ECD">
              <w:rPr>
                <w:rFonts w:ascii="Calibri" w:hAnsi="Calibri" w:cs="Calibri"/>
                <w:i/>
                <w:spacing w:val="-2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impactului</w:t>
            </w:r>
            <w:r w:rsidRPr="00110ECD">
              <w:rPr>
                <w:rFonts w:ascii="Calibri" w:hAnsi="Calibri" w:cs="Calibri"/>
                <w:i/>
                <w:spacing w:val="-5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asupra</w:t>
            </w:r>
            <w:r w:rsidRPr="00110ECD">
              <w:rPr>
                <w:rFonts w:ascii="Calibri" w:hAnsi="Calibri" w:cs="Calibri"/>
                <w:i/>
                <w:spacing w:val="-2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mediului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:</w:t>
            </w:r>
            <w:r w:rsidRPr="00110ECD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clasarae</w:t>
            </w:r>
            <w:r w:rsidRPr="00110ECD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notificării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?</w:t>
            </w:r>
          </w:p>
          <w:p w14:paraId="5765A127" w14:textId="77777777" w:rsidR="00F54BC8" w:rsidRPr="00110ECD" w:rsidRDefault="00F54BC8" w:rsidP="00FE4BED">
            <w:pPr>
              <w:pStyle w:val="TableParagraph"/>
              <w:numPr>
                <w:ilvl w:val="0"/>
                <w:numId w:val="10"/>
              </w:numPr>
              <w:tabs>
                <w:tab w:val="left" w:pos="828"/>
              </w:tabs>
              <w:ind w:hanging="361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sz w:val="24"/>
                <w:szCs w:val="24"/>
              </w:rPr>
              <w:t>Avize</w:t>
            </w:r>
            <w:r w:rsidRPr="00110ECD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conforme</w:t>
            </w:r>
            <w:r w:rsidRPr="00110ECD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privind</w:t>
            </w:r>
            <w:r w:rsidRPr="00110ECD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asigurarea</w:t>
            </w:r>
            <w:r w:rsidRPr="00110ECD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utilităţilor?</w:t>
            </w:r>
          </w:p>
          <w:p w14:paraId="70E4318D" w14:textId="77777777" w:rsidR="00F54BC8" w:rsidRPr="00110ECD" w:rsidRDefault="00F54BC8" w:rsidP="00FE4BED">
            <w:pPr>
              <w:pStyle w:val="TableParagraph"/>
              <w:numPr>
                <w:ilvl w:val="0"/>
                <w:numId w:val="10"/>
              </w:numPr>
              <w:tabs>
                <w:tab w:val="left" w:pos="828"/>
              </w:tabs>
              <w:ind w:left="827" w:right="104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sz w:val="24"/>
                <w:szCs w:val="24"/>
              </w:rPr>
              <w:t>Studiu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topografic,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vizat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către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Oficiul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Cadastru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şi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Publicitate</w:t>
            </w:r>
            <w:r w:rsidRPr="00110ECD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Imobiliară?</w:t>
            </w:r>
          </w:p>
          <w:p w14:paraId="7D4DECFF" w14:textId="77777777" w:rsidR="00F54BC8" w:rsidRPr="00110ECD" w:rsidRDefault="00F54BC8" w:rsidP="00AE26E4">
            <w:pPr>
              <w:pStyle w:val="TableParagraph"/>
              <w:numPr>
                <w:ilvl w:val="0"/>
                <w:numId w:val="10"/>
              </w:numPr>
              <w:tabs>
                <w:tab w:val="left" w:pos="828"/>
              </w:tabs>
              <w:ind w:left="827" w:right="104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sz w:val="24"/>
                <w:szCs w:val="24"/>
              </w:rPr>
              <w:t>Avize,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acorduri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şi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studii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specifice,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după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caz,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în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funcţie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specificul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obiectivului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investiţii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şi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care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pot</w:t>
            </w:r>
            <w:r w:rsidRPr="00110ECD">
              <w:rPr>
                <w:rFonts w:ascii="Calibri" w:hAnsi="Calibri" w:cs="Calibri"/>
                <w:spacing w:val="60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condiţiona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soluţiile</w:t>
            </w:r>
            <w:r w:rsidRPr="00110ECD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tehnice?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189FFBA" w14:textId="77777777" w:rsidR="00F54BC8" w:rsidRPr="00110ECD" w:rsidRDefault="00F54BC8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6245D9C" w14:textId="77777777" w:rsidR="00F54BC8" w:rsidRPr="00110ECD" w:rsidRDefault="00F54BC8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C27F7C0" w14:textId="77777777" w:rsidR="00F54BC8" w:rsidRPr="00110ECD" w:rsidRDefault="00F54BC8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4583E90" w14:textId="77777777" w:rsidR="00F54BC8" w:rsidRPr="00110ECD" w:rsidRDefault="00F54BC8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6C67CE" w:rsidRPr="00110ECD" w14:paraId="20A3FE24" w14:textId="77777777" w:rsidTr="00110ECD">
        <w:trPr>
          <w:trHeight w:val="173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DF7553" w14:textId="77777777" w:rsidR="001D7627" w:rsidRPr="00110ECD" w:rsidRDefault="001D7627" w:rsidP="00FE4BED">
            <w:pPr>
              <w:pStyle w:val="TableParagraph"/>
              <w:numPr>
                <w:ilvl w:val="0"/>
                <w:numId w:val="7"/>
              </w:numPr>
              <w:ind w:right="277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A4CCCB" w14:textId="77777777" w:rsidR="001E7798" w:rsidRPr="00110ECD" w:rsidRDefault="001E7798" w:rsidP="00FE4BED">
            <w:pPr>
              <w:pStyle w:val="TableParagraph"/>
              <w:ind w:left="108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sz w:val="24"/>
                <w:szCs w:val="24"/>
              </w:rPr>
              <w:t>Sunt</w:t>
            </w:r>
            <w:r w:rsidRPr="00110ECD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prezentate</w:t>
            </w:r>
            <w:r w:rsidRPr="00110ECD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informatii</w:t>
            </w:r>
            <w:r w:rsidRPr="00110ECD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referitoare</w:t>
            </w:r>
            <w:r w:rsidRPr="00110ECD">
              <w:rPr>
                <w:rFonts w:ascii="Calibri" w:hAnsi="Calibri" w:cs="Calibri"/>
                <w:spacing w:val="-6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la:</w:t>
            </w:r>
          </w:p>
          <w:p w14:paraId="405140D7" w14:textId="77777777" w:rsidR="001E7798" w:rsidRPr="00110ECD" w:rsidRDefault="001E7798" w:rsidP="00F54BC8">
            <w:pPr>
              <w:pStyle w:val="TableParagraph"/>
              <w:numPr>
                <w:ilvl w:val="0"/>
                <w:numId w:val="21"/>
              </w:numPr>
              <w:ind w:right="99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implementarea investitiei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, conform precizarilor din capitolul 7,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sectiunea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A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Piese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scrise,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din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cadrul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Anexei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4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Studiul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Fezabilitate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la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HG</w:t>
            </w:r>
            <w:r w:rsidRPr="00110ECD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907/2016,</w:t>
            </w:r>
            <w:r w:rsidRPr="00110ECD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avand</w:t>
            </w:r>
            <w:r w:rsidRPr="00110ECD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detaliate:</w:t>
            </w:r>
          </w:p>
          <w:p w14:paraId="083161AF" w14:textId="77777777" w:rsidR="001D7627" w:rsidRPr="00110ECD" w:rsidRDefault="001E7798" w:rsidP="00FE4BED">
            <w:pPr>
              <w:pStyle w:val="TableParagraph"/>
              <w:tabs>
                <w:tab w:val="left" w:pos="1188"/>
              </w:tabs>
              <w:ind w:left="827" w:right="98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sz w:val="24"/>
                <w:szCs w:val="24"/>
              </w:rPr>
              <w:t>-</w:t>
            </w:r>
            <w:r w:rsidRPr="00110ECD">
              <w:rPr>
                <w:rFonts w:ascii="Calibri" w:hAnsi="Calibri" w:cs="Calibri"/>
                <w:spacing w:val="107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informatii</w:t>
            </w:r>
            <w:r w:rsidRPr="00110ECD">
              <w:rPr>
                <w:rFonts w:ascii="Calibri" w:hAnsi="Calibri" w:cs="Calibri"/>
                <w:spacing w:val="34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despre</w:t>
            </w:r>
            <w:r w:rsidRPr="00110ECD">
              <w:rPr>
                <w:rFonts w:ascii="Calibri" w:hAnsi="Calibri" w:cs="Calibri"/>
                <w:spacing w:val="34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entitatea</w:t>
            </w:r>
            <w:r w:rsidRPr="00110ECD">
              <w:rPr>
                <w:rFonts w:ascii="Calibri" w:hAnsi="Calibri" w:cs="Calibri"/>
                <w:spacing w:val="35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responsabila</w:t>
            </w:r>
            <w:r w:rsidRPr="00110ECD">
              <w:rPr>
                <w:rFonts w:ascii="Calibri" w:hAnsi="Calibri" w:cs="Calibri"/>
                <w:spacing w:val="35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cu</w:t>
            </w:r>
            <w:r w:rsidRPr="00110ECD">
              <w:rPr>
                <w:rFonts w:ascii="Calibri" w:hAnsi="Calibri" w:cs="Calibri"/>
                <w:spacing w:val="34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implementarea</w:t>
            </w:r>
          </w:p>
          <w:p w14:paraId="697D276D" w14:textId="77777777" w:rsidR="001E7798" w:rsidRPr="00110ECD" w:rsidRDefault="001E7798" w:rsidP="00FE4BED">
            <w:pPr>
              <w:pStyle w:val="TableParagraph"/>
              <w:ind w:left="1187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sz w:val="24"/>
                <w:szCs w:val="24"/>
              </w:rPr>
              <w:t>investitiei?</w:t>
            </w:r>
          </w:p>
          <w:p w14:paraId="015E6AED" w14:textId="77777777" w:rsidR="001E7798" w:rsidRPr="00110ECD" w:rsidRDefault="001E7798" w:rsidP="00FE4BED">
            <w:pPr>
              <w:pStyle w:val="TableParagraph"/>
              <w:numPr>
                <w:ilvl w:val="0"/>
                <w:numId w:val="11"/>
              </w:numPr>
              <w:tabs>
                <w:tab w:val="num" w:pos="0"/>
                <w:tab w:val="left" w:pos="1188"/>
              </w:tabs>
              <w:ind w:left="1187" w:right="98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sz w:val="24"/>
                <w:szCs w:val="24"/>
              </w:rPr>
              <w:t>strategia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implementare,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cuprinzând: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durata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implementare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a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obiectivului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investiţii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(în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luni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calendaristice),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durata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execuţie,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graficul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spacing w:val="-58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implementare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a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investiţiei,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eşalonarea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investiţiei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pe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ani,</w:t>
            </w:r>
            <w:r w:rsidRPr="00110ECD">
              <w:rPr>
                <w:rFonts w:ascii="Calibri" w:hAnsi="Calibri" w:cs="Calibri"/>
                <w:spacing w:val="-58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resurse</w:t>
            </w:r>
            <w:r w:rsidRPr="00110ECD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necesare?</w:t>
            </w:r>
          </w:p>
          <w:p w14:paraId="1E38AFE9" w14:textId="77777777" w:rsidR="001E7798" w:rsidRPr="00110ECD" w:rsidRDefault="001E7798" w:rsidP="00FE4BED">
            <w:pPr>
              <w:pStyle w:val="TableParagraph"/>
              <w:numPr>
                <w:ilvl w:val="0"/>
                <w:numId w:val="11"/>
              </w:numPr>
              <w:tabs>
                <w:tab w:val="num" w:pos="0"/>
                <w:tab w:val="left" w:pos="1188"/>
              </w:tabs>
              <w:ind w:left="1188" w:hanging="361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sz w:val="24"/>
                <w:szCs w:val="24"/>
              </w:rPr>
              <w:t>strategia</w:t>
            </w:r>
            <w:r w:rsidRPr="00110ECD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spacing w:val="-7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exploatare/operare</w:t>
            </w:r>
            <w:r w:rsidRPr="00110ECD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si</w:t>
            </w:r>
            <w:r w:rsidRPr="00110ECD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intretinere?</w:t>
            </w:r>
          </w:p>
          <w:p w14:paraId="7FC13EC1" w14:textId="77777777" w:rsidR="001E7798" w:rsidRPr="00110ECD" w:rsidRDefault="001E7798" w:rsidP="00FE4BED">
            <w:pPr>
              <w:pStyle w:val="TableParagraph"/>
              <w:numPr>
                <w:ilvl w:val="0"/>
                <w:numId w:val="11"/>
              </w:numPr>
              <w:tabs>
                <w:tab w:val="num" w:pos="0"/>
                <w:tab w:val="left" w:pos="1188"/>
              </w:tabs>
              <w:ind w:left="1187" w:right="104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sz w:val="24"/>
                <w:szCs w:val="24"/>
              </w:rPr>
              <w:t>recomandari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privind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asigurarea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capacitatii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manageriale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si</w:t>
            </w:r>
            <w:r w:rsidRPr="00110ECD">
              <w:rPr>
                <w:rFonts w:ascii="Calibri" w:hAnsi="Calibri" w:cs="Calibri"/>
                <w:spacing w:val="-58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institutionale?</w:t>
            </w:r>
          </w:p>
          <w:p w14:paraId="339177E6" w14:textId="77777777" w:rsidR="001E7798" w:rsidRPr="00110ECD" w:rsidRDefault="001E7798" w:rsidP="00F54BC8">
            <w:pPr>
              <w:pStyle w:val="TableParagraph"/>
              <w:numPr>
                <w:ilvl w:val="0"/>
                <w:numId w:val="21"/>
              </w:numPr>
              <w:ind w:right="99"/>
              <w:jc w:val="both"/>
              <w:rPr>
                <w:rFonts w:ascii="Calibri" w:hAnsi="Calibri" w:cs="Calibri"/>
                <w:b/>
                <w:sz w:val="24"/>
                <w:szCs w:val="24"/>
              </w:rPr>
            </w:pPr>
            <w:r w:rsidRPr="00110ECD">
              <w:rPr>
                <w:rFonts w:ascii="Calibri" w:hAnsi="Calibri" w:cs="Calibri"/>
                <w:b/>
                <w:sz w:val="24"/>
                <w:szCs w:val="24"/>
              </w:rPr>
              <w:t xml:space="preserve">concluzii </w:t>
            </w:r>
            <w:r w:rsidR="00F54BC8">
              <w:rPr>
                <w:rFonts w:ascii="Calibri" w:hAnsi="Calibri" w:cs="Calibri"/>
                <w:b/>
                <w:sz w:val="24"/>
                <w:szCs w:val="24"/>
              </w:rPr>
              <w:t>ș</w:t>
            </w: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i recomand</w:t>
            </w:r>
            <w:r w:rsidR="00F54BC8">
              <w:rPr>
                <w:rFonts w:ascii="Calibri" w:hAnsi="Calibri" w:cs="Calibri"/>
                <w:b/>
                <w:sz w:val="24"/>
                <w:szCs w:val="24"/>
              </w:rPr>
              <w:t>ă</w:t>
            </w:r>
            <w:r w:rsidRPr="00110ECD">
              <w:rPr>
                <w:rFonts w:ascii="Calibri" w:hAnsi="Calibri" w:cs="Calibri"/>
                <w:b/>
                <w:sz w:val="24"/>
                <w:szCs w:val="24"/>
              </w:rPr>
              <w:t xml:space="preserve">ri,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conform preciz</w:t>
            </w:r>
            <w:r w:rsidR="00F54BC8">
              <w:rPr>
                <w:rFonts w:ascii="Calibri" w:hAnsi="Calibri" w:cs="Calibri"/>
                <w:sz w:val="24"/>
                <w:szCs w:val="24"/>
              </w:rPr>
              <w:t>ă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rilor din capitolul 8,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sec</w:t>
            </w:r>
            <w:r w:rsidR="00F54BC8">
              <w:rPr>
                <w:rFonts w:ascii="Calibri" w:hAnsi="Calibri" w:cs="Calibri"/>
                <w:sz w:val="24"/>
                <w:szCs w:val="24"/>
              </w:rPr>
              <w:t>ț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iunea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A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Piese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scrise,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din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cadrul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Anexei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4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Studiul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Fezabilitate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la</w:t>
            </w:r>
            <w:r w:rsidRPr="00110ECD">
              <w:rPr>
                <w:rFonts w:ascii="Calibri" w:hAnsi="Calibri" w:cs="Calibri"/>
                <w:spacing w:val="2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HG</w:t>
            </w:r>
            <w:r w:rsidRPr="00110ECD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907/2016?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1857F" w14:textId="77777777" w:rsidR="001D7627" w:rsidRPr="00110ECD" w:rsidRDefault="001D7627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5B5C43" w14:textId="77777777" w:rsidR="001D7627" w:rsidRPr="00110ECD" w:rsidRDefault="001D7627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EF4B62" w14:textId="77777777" w:rsidR="001D7627" w:rsidRPr="00110ECD" w:rsidRDefault="001D7627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BCEA8" w14:textId="77777777" w:rsidR="001D7627" w:rsidRPr="00110ECD" w:rsidRDefault="001D7627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6C67CE" w:rsidRPr="00110ECD" w14:paraId="7EAE1E70" w14:textId="77777777" w:rsidTr="00110ECD">
        <w:trPr>
          <w:trHeight w:val="173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596F56" w14:textId="77777777" w:rsidR="001E7798" w:rsidRPr="00110ECD" w:rsidRDefault="001E7798" w:rsidP="00FE4BED">
            <w:pPr>
              <w:pStyle w:val="TableParagraph"/>
              <w:numPr>
                <w:ilvl w:val="0"/>
                <w:numId w:val="7"/>
              </w:numPr>
              <w:ind w:right="277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1224A" w14:textId="77777777" w:rsidR="001E7798" w:rsidRPr="00110ECD" w:rsidRDefault="001E7798" w:rsidP="00FE4BED">
            <w:pPr>
              <w:pStyle w:val="TableParagraph"/>
              <w:ind w:left="108" w:right="97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Devizul</w:t>
            </w:r>
            <w:r w:rsidRPr="00110ECD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General</w:t>
            </w:r>
            <w:r w:rsidRPr="00110ECD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este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elaborat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conform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legislației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în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vigoare: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HG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907/2016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privind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etapele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elaborare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şi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conţinutul-cadru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al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documentaţiilor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tehnico-economice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aferente</w:t>
            </w:r>
            <w:r w:rsidRPr="00110ECD">
              <w:rPr>
                <w:rFonts w:ascii="Calibri" w:hAnsi="Calibri" w:cs="Calibri"/>
                <w:i/>
                <w:spacing w:val="60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obiectivelor/proiectelor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investiţii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finanţate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din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fonduri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publice,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sectiunea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a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5-a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Devizul</w:t>
            </w:r>
            <w:r w:rsidRPr="00110ECD">
              <w:rPr>
                <w:rFonts w:ascii="Calibri" w:hAnsi="Calibri" w:cs="Calibri"/>
                <w:i/>
                <w:spacing w:val="-58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 xml:space="preserve">general si devizul pe obiect,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inclusiv conform Metodologiei prezentate in</w:t>
            </w:r>
            <w:r w:rsidRPr="00110ECD">
              <w:rPr>
                <w:rFonts w:ascii="Calibri" w:hAnsi="Calibri" w:cs="Calibri"/>
                <w:spacing w:val="-58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Anexa</w:t>
            </w:r>
            <w:r w:rsidRPr="00110ECD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6 la</w:t>
            </w:r>
            <w:r w:rsidRPr="00110ECD">
              <w:rPr>
                <w:rFonts w:ascii="Calibri" w:hAnsi="Calibri" w:cs="Calibri"/>
                <w:spacing w:val="2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HG</w:t>
            </w:r>
            <w:r w:rsidRPr="00110ECD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907/2016:</w:t>
            </w:r>
          </w:p>
          <w:p w14:paraId="245D47E0" w14:textId="77777777" w:rsidR="001E7798" w:rsidRPr="00110ECD" w:rsidRDefault="001E7798" w:rsidP="00FE4BED">
            <w:pPr>
              <w:pStyle w:val="TableParagraph"/>
              <w:numPr>
                <w:ilvl w:val="0"/>
                <w:numId w:val="13"/>
              </w:numPr>
              <w:tabs>
                <w:tab w:val="left" w:pos="852"/>
              </w:tabs>
              <w:ind w:hanging="361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sz w:val="24"/>
                <w:szCs w:val="24"/>
              </w:rPr>
              <w:t>respecta</w:t>
            </w:r>
            <w:r w:rsidRPr="00110ECD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modelul</w:t>
            </w:r>
            <w:r w:rsidRPr="00110ECD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cadru</w:t>
            </w:r>
            <w:r w:rsidRPr="00110ECD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prezentat</w:t>
            </w:r>
            <w:r w:rsidRPr="00110ECD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în</w:t>
            </w:r>
            <w:r w:rsidRPr="00110ECD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anexa</w:t>
            </w:r>
            <w:r w:rsidRPr="00110ECD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7</w:t>
            </w:r>
            <w:r w:rsidRPr="00110ECD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la</w:t>
            </w:r>
            <w:r w:rsidRPr="00110ECD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HG</w:t>
            </w:r>
            <w:r w:rsidRPr="00110ECD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907/2016?</w:t>
            </w:r>
          </w:p>
          <w:p w14:paraId="299B31CC" w14:textId="77777777" w:rsidR="001E7798" w:rsidRPr="00110ECD" w:rsidRDefault="001E7798" w:rsidP="00FE4BED">
            <w:pPr>
              <w:pStyle w:val="TableParagraph"/>
              <w:numPr>
                <w:ilvl w:val="0"/>
                <w:numId w:val="13"/>
              </w:numPr>
              <w:tabs>
                <w:tab w:val="left" w:pos="852"/>
              </w:tabs>
              <w:ind w:hanging="361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sz w:val="24"/>
                <w:szCs w:val="24"/>
              </w:rPr>
              <w:t>conține</w:t>
            </w:r>
            <w:r w:rsidRPr="00110ECD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costuri</w:t>
            </w:r>
            <w:r w:rsidRPr="00110ECD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aferente</w:t>
            </w:r>
            <w:r w:rsidRPr="00110ECD">
              <w:rPr>
                <w:rFonts w:ascii="Calibri" w:hAnsi="Calibri" w:cs="Calibri"/>
                <w:spacing w:val="-6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tuturor</w:t>
            </w:r>
            <w:r w:rsidRPr="00110ECD">
              <w:rPr>
                <w:rFonts w:ascii="Calibri" w:hAnsi="Calibri" w:cs="Calibri"/>
                <w:spacing w:val="-6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intervențiilor</w:t>
            </w:r>
            <w:r w:rsidRPr="00110ECD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cuprinse</w:t>
            </w:r>
            <w:r w:rsidRPr="00110ECD">
              <w:rPr>
                <w:rFonts w:ascii="Calibri" w:hAnsi="Calibri" w:cs="Calibri"/>
                <w:spacing w:val="-6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în</w:t>
            </w:r>
            <w:r w:rsidRPr="00110ECD">
              <w:rPr>
                <w:rFonts w:ascii="Calibri" w:hAnsi="Calibri" w:cs="Calibri"/>
                <w:spacing w:val="-6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SF?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21548" w14:textId="77777777" w:rsidR="001E7798" w:rsidRPr="00110ECD" w:rsidRDefault="001E7798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75182" w14:textId="77777777" w:rsidR="001E7798" w:rsidRPr="00110ECD" w:rsidRDefault="001E7798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4EC6B5" w14:textId="77777777" w:rsidR="001E7798" w:rsidRPr="00110ECD" w:rsidRDefault="001E7798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A0FD5" w14:textId="77777777" w:rsidR="001E7798" w:rsidRPr="00110ECD" w:rsidRDefault="001E7798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6C67CE" w:rsidRPr="00110ECD" w14:paraId="2C80C54A" w14:textId="77777777" w:rsidTr="00110ECD">
        <w:trPr>
          <w:trHeight w:val="29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2BA80" w14:textId="77777777" w:rsidR="001E7798" w:rsidRPr="00110ECD" w:rsidRDefault="001E7798" w:rsidP="00FE4BED">
            <w:pPr>
              <w:pStyle w:val="TableParagraph"/>
              <w:numPr>
                <w:ilvl w:val="0"/>
                <w:numId w:val="7"/>
              </w:numPr>
              <w:ind w:right="277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9BE9B" w14:textId="77777777" w:rsidR="001E7798" w:rsidRPr="00110ECD" w:rsidRDefault="001E7798" w:rsidP="00FE4BED">
            <w:pPr>
              <w:pStyle w:val="TableParagraph"/>
              <w:ind w:left="108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Devizele</w:t>
            </w:r>
            <w:r w:rsidRPr="00110ECD">
              <w:rPr>
                <w:rFonts w:ascii="Calibri" w:hAnsi="Calibri" w:cs="Calibri"/>
                <w:b/>
                <w:spacing w:val="5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pe</w:t>
            </w:r>
            <w:r w:rsidRPr="00110ECD">
              <w:rPr>
                <w:rFonts w:ascii="Calibri" w:hAnsi="Calibri" w:cs="Calibri"/>
                <w:b/>
                <w:spacing w:val="8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Obiect</w:t>
            </w:r>
            <w:r w:rsidRPr="00110ECD">
              <w:rPr>
                <w:rFonts w:ascii="Calibri" w:hAnsi="Calibri" w:cs="Calibri"/>
                <w:b/>
                <w:spacing w:val="4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sunt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întocmite</w:t>
            </w:r>
            <w:r w:rsidRPr="00110ECD">
              <w:rPr>
                <w:rFonts w:ascii="Calibri" w:hAnsi="Calibri" w:cs="Calibri"/>
                <w:spacing w:val="2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conform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modelului</w:t>
            </w:r>
            <w:r w:rsidRPr="00110ECD">
              <w:rPr>
                <w:rFonts w:ascii="Calibri" w:hAnsi="Calibri" w:cs="Calibri"/>
                <w:spacing w:val="2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din</w:t>
            </w:r>
            <w:r w:rsidRPr="00110ECD">
              <w:rPr>
                <w:rFonts w:ascii="Calibri" w:hAnsi="Calibri" w:cs="Calibri"/>
                <w:spacing w:val="3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anexa</w:t>
            </w:r>
            <w:r w:rsidRPr="00110ECD">
              <w:rPr>
                <w:rFonts w:ascii="Calibri" w:hAnsi="Calibri" w:cs="Calibri"/>
                <w:spacing w:val="2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8</w:t>
            </w:r>
            <w:r w:rsidRPr="00110ECD">
              <w:rPr>
                <w:rFonts w:ascii="Calibri" w:hAnsi="Calibri" w:cs="Calibri"/>
                <w:spacing w:val="4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la</w:t>
            </w:r>
            <w:r w:rsidRPr="00110ECD">
              <w:rPr>
                <w:rFonts w:ascii="Calibri" w:hAnsi="Calibri" w:cs="Calibri"/>
                <w:spacing w:val="2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HG</w:t>
            </w:r>
            <w:r w:rsidRPr="00110ECD">
              <w:rPr>
                <w:rFonts w:ascii="Calibri" w:hAnsi="Calibri" w:cs="Calibri"/>
                <w:spacing w:val="-58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907/2016?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20EC1" w14:textId="77777777" w:rsidR="001E7798" w:rsidRPr="00110ECD" w:rsidRDefault="001E7798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D0921" w14:textId="77777777" w:rsidR="001E7798" w:rsidRPr="00110ECD" w:rsidRDefault="001E7798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4437B" w14:textId="77777777" w:rsidR="001E7798" w:rsidRPr="00110ECD" w:rsidRDefault="001E7798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D8F57" w14:textId="77777777" w:rsidR="001E7798" w:rsidRPr="00110ECD" w:rsidRDefault="001E7798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1E7798" w:rsidRPr="00110ECD" w14:paraId="1DAECFB8" w14:textId="77777777" w:rsidTr="00110ECD">
        <w:trPr>
          <w:trHeight w:val="6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1D62B3" w14:textId="77777777" w:rsidR="001E7798" w:rsidRPr="00110ECD" w:rsidRDefault="001E7798" w:rsidP="00FE4BED">
            <w:pPr>
              <w:pStyle w:val="TableParagraph"/>
              <w:numPr>
                <w:ilvl w:val="0"/>
                <w:numId w:val="7"/>
              </w:numPr>
              <w:ind w:right="277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605D6B" w14:textId="77777777" w:rsidR="001E7798" w:rsidRPr="00110ECD" w:rsidRDefault="001E7798" w:rsidP="00FE4BED">
            <w:pPr>
              <w:pStyle w:val="TableParagraph"/>
              <w:ind w:left="108" w:right="97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sz w:val="24"/>
                <w:szCs w:val="24"/>
              </w:rPr>
              <w:t xml:space="preserve">Există </w:t>
            </w: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piesele</w:t>
            </w:r>
            <w:r w:rsidRPr="00110ECD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desenate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, prezentate la scara relevanta in raport cu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caracteristicile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obiectivului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investitii,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pentru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toate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obiectele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investiți</w:t>
            </w:r>
            <w:r w:rsidRPr="00110ECD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si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pentru</w:t>
            </w:r>
            <w:r w:rsidRPr="00110ECD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toate</w:t>
            </w:r>
            <w:r w:rsidRPr="00110ECD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specialitățile?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CBD66" w14:textId="77777777" w:rsidR="001E7798" w:rsidRPr="00110ECD" w:rsidRDefault="001E7798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2A9859" w14:textId="77777777" w:rsidR="001E7798" w:rsidRPr="00110ECD" w:rsidRDefault="001E7798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233AD8" w14:textId="77777777" w:rsidR="001E7798" w:rsidRPr="00110ECD" w:rsidRDefault="001E7798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952B66" w14:textId="77777777" w:rsidR="001E7798" w:rsidRPr="00110ECD" w:rsidRDefault="001E7798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1E7798" w:rsidRPr="00110ECD" w14:paraId="6D9880DF" w14:textId="77777777" w:rsidTr="00110ECD">
        <w:trPr>
          <w:trHeight w:val="6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397F7" w14:textId="77777777" w:rsidR="001E7798" w:rsidRPr="00110ECD" w:rsidRDefault="001E7798" w:rsidP="00FE4BED">
            <w:pPr>
              <w:pStyle w:val="TableParagraph"/>
              <w:numPr>
                <w:ilvl w:val="0"/>
                <w:numId w:val="7"/>
              </w:numPr>
              <w:ind w:right="277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9BB91" w14:textId="77777777" w:rsidR="001E7798" w:rsidRPr="00110ECD" w:rsidRDefault="001E7798" w:rsidP="00FE4BED">
            <w:pPr>
              <w:pStyle w:val="TableParagraph"/>
              <w:ind w:left="108" w:right="97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sz w:val="24"/>
                <w:szCs w:val="24"/>
              </w:rPr>
              <w:t xml:space="preserve">Există planşele mentionate la sectiunea B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 xml:space="preserve">Piese desenate,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din cadrul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Anexei</w:t>
            </w:r>
            <w:r w:rsidRPr="00110ECD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 xml:space="preserve">4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Studiul</w:t>
            </w:r>
            <w:r w:rsidRPr="00110ECD">
              <w:rPr>
                <w:rFonts w:ascii="Calibri" w:hAnsi="Calibri" w:cs="Calibri"/>
                <w:i/>
                <w:spacing w:val="-2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de Fezabilitate,</w:t>
            </w:r>
            <w:r w:rsidRPr="00110ECD">
              <w:rPr>
                <w:rFonts w:ascii="Calibri" w:hAnsi="Calibri" w:cs="Calibri"/>
                <w:i/>
                <w:spacing w:val="-3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la</w:t>
            </w:r>
            <w:r w:rsidRPr="00110ECD">
              <w:rPr>
                <w:rFonts w:ascii="Calibri" w:hAnsi="Calibri" w:cs="Calibri"/>
                <w:spacing w:val="2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HG</w:t>
            </w:r>
            <w:r w:rsidRPr="00110ECD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907/2016:</w:t>
            </w:r>
          </w:p>
          <w:p w14:paraId="672D8589" w14:textId="77777777" w:rsidR="001E7798" w:rsidRPr="00110ECD" w:rsidRDefault="001E7798" w:rsidP="00FE4BED">
            <w:pPr>
              <w:pStyle w:val="TableParagraph"/>
              <w:numPr>
                <w:ilvl w:val="0"/>
                <w:numId w:val="14"/>
              </w:numPr>
              <w:tabs>
                <w:tab w:val="left" w:pos="828"/>
              </w:tabs>
              <w:ind w:hanging="361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sz w:val="24"/>
                <w:szCs w:val="24"/>
              </w:rPr>
              <w:t>plan</w:t>
            </w:r>
            <w:r w:rsidRPr="00110ECD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amplasare</w:t>
            </w:r>
            <w:r w:rsidRPr="00110ECD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în</w:t>
            </w:r>
            <w:r w:rsidRPr="00110ECD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zonă?</w:t>
            </w:r>
          </w:p>
          <w:p w14:paraId="5868CD22" w14:textId="77777777" w:rsidR="001E7798" w:rsidRPr="00110ECD" w:rsidRDefault="001E7798" w:rsidP="00FE4BED">
            <w:pPr>
              <w:pStyle w:val="TableParagraph"/>
              <w:numPr>
                <w:ilvl w:val="0"/>
                <w:numId w:val="14"/>
              </w:numPr>
              <w:tabs>
                <w:tab w:val="left" w:pos="828"/>
              </w:tabs>
              <w:ind w:hanging="361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sz w:val="24"/>
                <w:szCs w:val="24"/>
              </w:rPr>
              <w:t>plan</w:t>
            </w:r>
            <w:r w:rsidRPr="00110ECD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situatie?</w:t>
            </w:r>
          </w:p>
          <w:p w14:paraId="47926E90" w14:textId="77777777" w:rsidR="001E7798" w:rsidRPr="00110ECD" w:rsidRDefault="001E7798" w:rsidP="00FE4BED">
            <w:pPr>
              <w:pStyle w:val="TableParagraph"/>
              <w:numPr>
                <w:ilvl w:val="0"/>
                <w:numId w:val="14"/>
              </w:numPr>
              <w:tabs>
                <w:tab w:val="left" w:pos="828"/>
              </w:tabs>
              <w:ind w:left="827" w:right="105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sz w:val="24"/>
                <w:szCs w:val="24"/>
              </w:rPr>
              <w:t>planuri generale, faţade şi secţiuni caracteristice de arhitectură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cotate,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scheme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principiu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pentru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rezistenţă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şi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instalaţii,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volumetrii,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scheme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funcţionale,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izometrice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sau</w:t>
            </w:r>
            <w:r w:rsidRPr="00110ECD">
              <w:rPr>
                <w:rFonts w:ascii="Calibri" w:hAnsi="Calibri" w:cs="Calibri"/>
                <w:spacing w:val="6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planuri</w:t>
            </w:r>
            <w:r w:rsidRPr="00110ECD">
              <w:rPr>
                <w:rFonts w:ascii="Calibri" w:hAnsi="Calibri" w:cs="Calibri"/>
                <w:spacing w:val="-58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specifice,</w:t>
            </w:r>
            <w:r w:rsidRPr="00110ECD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după</w:t>
            </w:r>
            <w:r w:rsidRPr="00110ECD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caz?</w:t>
            </w:r>
          </w:p>
          <w:p w14:paraId="57A862A7" w14:textId="77777777" w:rsidR="001E7798" w:rsidRPr="00110ECD" w:rsidRDefault="001E7798" w:rsidP="00FE4BED">
            <w:pPr>
              <w:pStyle w:val="TableParagraph"/>
              <w:numPr>
                <w:ilvl w:val="0"/>
                <w:numId w:val="14"/>
              </w:numPr>
              <w:tabs>
                <w:tab w:val="left" w:pos="828"/>
              </w:tabs>
              <w:ind w:left="827" w:right="101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sz w:val="24"/>
                <w:szCs w:val="24"/>
              </w:rPr>
              <w:t>planuri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generale,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profile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longitudinale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şi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transversale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caracteristice,</w:t>
            </w:r>
            <w:r w:rsidRPr="00110ECD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cotate,</w:t>
            </w:r>
            <w:r w:rsidRPr="00110ECD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planuri</w:t>
            </w:r>
            <w:r w:rsidRPr="00110ECD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specifice,</w:t>
            </w:r>
            <w:r w:rsidRPr="00110ECD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după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caz?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D806C" w14:textId="77777777" w:rsidR="001E7798" w:rsidRPr="00110ECD" w:rsidRDefault="001E7798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4B4AE" w14:textId="77777777" w:rsidR="001E7798" w:rsidRPr="00110ECD" w:rsidRDefault="001E7798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46462" w14:textId="77777777" w:rsidR="001E7798" w:rsidRPr="00110ECD" w:rsidRDefault="001E7798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BD008" w14:textId="77777777" w:rsidR="001E7798" w:rsidRPr="00110ECD" w:rsidRDefault="001E7798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6C67CE" w:rsidRPr="00110ECD" w14:paraId="6AF1D8E5" w14:textId="77777777" w:rsidTr="00110ECD">
        <w:trPr>
          <w:trHeight w:val="6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4CD2C" w14:textId="77777777" w:rsidR="006C67CE" w:rsidRPr="00110ECD" w:rsidRDefault="006C67CE" w:rsidP="00FE4BED">
            <w:pPr>
              <w:pStyle w:val="TableParagraph"/>
              <w:numPr>
                <w:ilvl w:val="0"/>
                <w:numId w:val="7"/>
              </w:numPr>
              <w:ind w:right="277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FC2A9" w14:textId="77777777" w:rsidR="006C67CE" w:rsidRPr="00110ECD" w:rsidRDefault="006C67CE" w:rsidP="00FE4BED">
            <w:pPr>
              <w:pStyle w:val="TableParagraph"/>
              <w:ind w:left="108" w:right="105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sz w:val="24"/>
                <w:szCs w:val="24"/>
              </w:rPr>
              <w:t>Fiecare</w:t>
            </w:r>
            <w:r w:rsidRPr="00110ECD">
              <w:rPr>
                <w:rFonts w:ascii="Calibri" w:hAnsi="Calibri" w:cs="Calibri"/>
                <w:spacing w:val="13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planşă</w:t>
            </w:r>
            <w:r w:rsidRPr="00110ECD">
              <w:rPr>
                <w:rFonts w:ascii="Calibri" w:hAnsi="Calibri" w:cs="Calibri"/>
                <w:spacing w:val="14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din</w:t>
            </w:r>
            <w:r w:rsidRPr="00110ECD">
              <w:rPr>
                <w:rFonts w:ascii="Calibri" w:hAnsi="Calibri" w:cs="Calibri"/>
                <w:spacing w:val="14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cadrul</w:t>
            </w:r>
            <w:r w:rsidRPr="00110ECD">
              <w:rPr>
                <w:rFonts w:ascii="Calibri" w:hAnsi="Calibri" w:cs="Calibri"/>
                <w:spacing w:val="14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pieselor</w:t>
            </w:r>
            <w:r w:rsidRPr="00110ECD">
              <w:rPr>
                <w:rFonts w:ascii="Calibri" w:hAnsi="Calibri" w:cs="Calibri"/>
                <w:spacing w:val="13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desenate</w:t>
            </w:r>
            <w:r w:rsidRPr="00110ECD">
              <w:rPr>
                <w:rFonts w:ascii="Calibri" w:hAnsi="Calibri" w:cs="Calibri"/>
                <w:spacing w:val="14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este</w:t>
            </w:r>
            <w:r w:rsidRPr="00110ECD">
              <w:rPr>
                <w:rFonts w:ascii="Calibri" w:hAnsi="Calibri" w:cs="Calibri"/>
                <w:spacing w:val="13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numerotata/codificata</w:t>
            </w:r>
            <w:r w:rsidRPr="00110ECD">
              <w:rPr>
                <w:rFonts w:ascii="Calibri" w:hAnsi="Calibri" w:cs="Calibri"/>
                <w:spacing w:val="-58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si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prezintă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un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cartuş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care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contine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informatiile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solicitate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conform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prevederilor legale?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BB7A5" w14:textId="77777777" w:rsidR="006C67CE" w:rsidRPr="00110ECD" w:rsidRDefault="006C67CE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0FE4C" w14:textId="77777777" w:rsidR="006C67CE" w:rsidRPr="00110ECD" w:rsidRDefault="006C67CE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87CC8" w14:textId="77777777" w:rsidR="006C67CE" w:rsidRPr="00110ECD" w:rsidRDefault="006C67CE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7CFF6" w14:textId="77777777" w:rsidR="006C67CE" w:rsidRPr="00110ECD" w:rsidRDefault="006C67CE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FE4BED" w:rsidRPr="00110ECD" w14:paraId="47092FF5" w14:textId="77777777" w:rsidTr="00110ECD">
        <w:trPr>
          <w:trHeight w:val="6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AC2CC" w14:textId="77777777" w:rsidR="00FE4BED" w:rsidRPr="00110ECD" w:rsidRDefault="00FE4BED" w:rsidP="00FE4BED">
            <w:pPr>
              <w:pStyle w:val="TableParagraph"/>
              <w:numPr>
                <w:ilvl w:val="0"/>
                <w:numId w:val="7"/>
              </w:numPr>
              <w:ind w:right="277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B004D2" w14:textId="77777777" w:rsidR="00FE4BED" w:rsidRPr="00110ECD" w:rsidRDefault="00FE4BED" w:rsidP="00FE4BED">
            <w:pPr>
              <w:pStyle w:val="TableParagraph"/>
              <w:ind w:left="108" w:right="97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sz w:val="24"/>
                <w:szCs w:val="24"/>
              </w:rPr>
              <w:t>În cazul în care plansele au fost anexate la cererea de finantare în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format scanat, dupa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ce au fost semnate și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ștampilate de</w:t>
            </w:r>
            <w:r w:rsidRPr="00110ECD">
              <w:rPr>
                <w:rFonts w:ascii="Calibri" w:hAnsi="Calibri" w:cs="Calibri"/>
                <w:spacing w:val="60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elaboratori: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este prezentă semnatura si stampila tuturor persoanelor nominalizate in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cartus,</w:t>
            </w:r>
            <w:r w:rsidRPr="00110ECD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în</w:t>
            </w:r>
            <w:r w:rsidRPr="00110ECD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conformitate</w:t>
            </w:r>
            <w:r w:rsidRPr="00110ECD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cu</w:t>
            </w:r>
            <w:r w:rsidRPr="00110ECD">
              <w:rPr>
                <w:rFonts w:ascii="Calibri" w:hAnsi="Calibri" w:cs="Calibri"/>
                <w:spacing w:val="2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prevederile</w:t>
            </w:r>
            <w:r w:rsidRPr="00110ECD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legale,</w:t>
            </w:r>
            <w:r w:rsidRPr="00110ECD">
              <w:rPr>
                <w:rFonts w:ascii="Calibri" w:hAnsi="Calibri" w:cs="Calibri"/>
                <w:spacing w:val="2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inclusiv</w:t>
            </w:r>
            <w:r w:rsidRPr="00110ECD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de:</w:t>
            </w:r>
          </w:p>
          <w:p w14:paraId="77B5B7AA" w14:textId="77777777" w:rsidR="00FE4BED" w:rsidRPr="00110ECD" w:rsidRDefault="00FE4BED" w:rsidP="00FE4BED">
            <w:pPr>
              <w:pStyle w:val="TableParagraph"/>
              <w:numPr>
                <w:ilvl w:val="0"/>
                <w:numId w:val="15"/>
              </w:numPr>
              <w:tabs>
                <w:tab w:val="left" w:pos="828"/>
              </w:tabs>
              <w:ind w:hanging="361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sz w:val="24"/>
                <w:szCs w:val="24"/>
              </w:rPr>
              <w:t>proiectantul</w:t>
            </w:r>
            <w:r w:rsidRPr="00110ECD">
              <w:rPr>
                <w:rFonts w:ascii="Calibri" w:hAnsi="Calibri" w:cs="Calibri"/>
                <w:spacing w:val="-6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general</w:t>
            </w:r>
            <w:r w:rsidRPr="00110ECD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/</w:t>
            </w:r>
            <w:r w:rsidRPr="00110ECD">
              <w:rPr>
                <w:rFonts w:ascii="Calibri" w:hAnsi="Calibri" w:cs="Calibri"/>
                <w:spacing w:val="54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şeful</w:t>
            </w:r>
            <w:r w:rsidRPr="00110ECD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proiect</w:t>
            </w:r>
          </w:p>
          <w:p w14:paraId="1153EAA0" w14:textId="77777777" w:rsidR="00FE4BED" w:rsidRPr="00110ECD" w:rsidRDefault="00FE4BED" w:rsidP="00FE4BED">
            <w:pPr>
              <w:pStyle w:val="TableParagraph"/>
              <w:numPr>
                <w:ilvl w:val="0"/>
                <w:numId w:val="15"/>
              </w:numPr>
              <w:tabs>
                <w:tab w:val="left" w:pos="828"/>
              </w:tabs>
              <w:ind w:left="827" w:right="102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sz w:val="24"/>
                <w:szCs w:val="24"/>
              </w:rPr>
              <w:t>arhitect</w:t>
            </w:r>
            <w:r w:rsidRPr="00110ECD">
              <w:rPr>
                <w:rFonts w:ascii="Calibri" w:hAnsi="Calibri" w:cs="Calibri"/>
                <w:spacing w:val="15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cu</w:t>
            </w:r>
            <w:r w:rsidRPr="00110ECD">
              <w:rPr>
                <w:rFonts w:ascii="Calibri" w:hAnsi="Calibri" w:cs="Calibri"/>
                <w:spacing w:val="14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drept</w:t>
            </w:r>
            <w:r w:rsidRPr="00110ECD">
              <w:rPr>
                <w:rFonts w:ascii="Calibri" w:hAnsi="Calibri" w:cs="Calibri"/>
                <w:spacing w:val="15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spacing w:val="14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semnatura,</w:t>
            </w:r>
            <w:r w:rsidRPr="00110ECD">
              <w:rPr>
                <w:rFonts w:ascii="Calibri" w:hAnsi="Calibri" w:cs="Calibri"/>
                <w:spacing w:val="14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cu</w:t>
            </w:r>
            <w:r w:rsidRPr="00110ECD">
              <w:rPr>
                <w:rFonts w:ascii="Calibri" w:hAnsi="Calibri" w:cs="Calibri"/>
                <w:spacing w:val="14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ștampila</w:t>
            </w:r>
            <w:r w:rsidRPr="00110ECD">
              <w:rPr>
                <w:rFonts w:ascii="Calibri" w:hAnsi="Calibri" w:cs="Calibri"/>
                <w:spacing w:val="16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cu</w:t>
            </w:r>
            <w:r w:rsidRPr="00110ECD">
              <w:rPr>
                <w:rFonts w:ascii="Calibri" w:hAnsi="Calibri" w:cs="Calibri"/>
                <w:spacing w:val="16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numar</w:t>
            </w:r>
            <w:r w:rsidRPr="00110ECD">
              <w:rPr>
                <w:rFonts w:ascii="Calibri" w:hAnsi="Calibri" w:cs="Calibri"/>
                <w:spacing w:val="17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spacing w:val="-58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inregistrare</w:t>
            </w:r>
            <w:r w:rsidRPr="00110ECD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in</w:t>
            </w:r>
            <w:r w:rsidRPr="00110ECD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tabloul</w:t>
            </w:r>
            <w:r w:rsidRPr="00110ECD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national</w:t>
            </w:r>
            <w:r w:rsidRPr="00110ECD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TNA,</w:t>
            </w:r>
            <w:r w:rsidRPr="00110ECD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conform</w:t>
            </w:r>
            <w:r w:rsidRPr="00110ECD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reglementări</w:t>
            </w:r>
            <w:r w:rsidRPr="00110ECD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OAR</w:t>
            </w:r>
          </w:p>
          <w:p w14:paraId="5B5CA4F6" w14:textId="77777777" w:rsidR="00FE4BED" w:rsidRPr="00110ECD" w:rsidRDefault="00FE4BED" w:rsidP="00FE4BED">
            <w:pPr>
              <w:pStyle w:val="TableParagraph"/>
              <w:numPr>
                <w:ilvl w:val="0"/>
                <w:numId w:val="15"/>
              </w:numPr>
              <w:tabs>
                <w:tab w:val="left" w:pos="828"/>
              </w:tabs>
              <w:ind w:hanging="361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sz w:val="24"/>
                <w:szCs w:val="24"/>
              </w:rPr>
              <w:t>proiectantii</w:t>
            </w:r>
            <w:r w:rsidRPr="00110ECD">
              <w:rPr>
                <w:rFonts w:ascii="Calibri" w:hAnsi="Calibri" w:cs="Calibri"/>
                <w:spacing w:val="-6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spacing w:val="-9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specialitate</w:t>
            </w:r>
          </w:p>
          <w:p w14:paraId="0C314AFC" w14:textId="77777777" w:rsidR="00D966DD" w:rsidRPr="00110ECD" w:rsidRDefault="00FE4BED" w:rsidP="00D966DD">
            <w:pPr>
              <w:pStyle w:val="TableParagraph"/>
              <w:numPr>
                <w:ilvl w:val="0"/>
                <w:numId w:val="15"/>
              </w:numPr>
              <w:tabs>
                <w:tab w:val="left" w:pos="828"/>
              </w:tabs>
              <w:ind w:hanging="361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sz w:val="24"/>
                <w:szCs w:val="24"/>
              </w:rPr>
              <w:t>expertul</w:t>
            </w:r>
            <w:r w:rsidRPr="00110ECD">
              <w:rPr>
                <w:rFonts w:ascii="Calibri" w:hAnsi="Calibri" w:cs="Calibri"/>
                <w:spacing w:val="-6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tehnic,</w:t>
            </w:r>
            <w:r w:rsidRPr="00110ECD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unde</w:t>
            </w:r>
            <w:r w:rsidRPr="00110ECD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este</w:t>
            </w:r>
            <w:r w:rsidRPr="00110ECD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cazul</w:t>
            </w:r>
          </w:p>
          <w:p w14:paraId="5A166250" w14:textId="77777777" w:rsidR="00FE4BED" w:rsidRPr="00110ECD" w:rsidRDefault="00FE4BED" w:rsidP="00D966DD">
            <w:pPr>
              <w:pStyle w:val="TableParagraph"/>
              <w:numPr>
                <w:ilvl w:val="0"/>
                <w:numId w:val="15"/>
              </w:numPr>
              <w:tabs>
                <w:tab w:val="left" w:pos="828"/>
              </w:tabs>
              <w:ind w:hanging="361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sz w:val="24"/>
                <w:szCs w:val="24"/>
              </w:rPr>
              <w:t>șeful</w:t>
            </w:r>
            <w:r w:rsidRPr="00110ECD">
              <w:rPr>
                <w:rFonts w:ascii="Calibri" w:hAnsi="Calibri" w:cs="Calibri"/>
                <w:sz w:val="24"/>
                <w:szCs w:val="24"/>
              </w:rPr>
              <w:tab/>
              <w:t>de</w:t>
            </w:r>
            <w:r w:rsidRPr="00110ECD">
              <w:rPr>
                <w:rFonts w:ascii="Calibri" w:hAnsi="Calibri" w:cs="Calibri"/>
                <w:sz w:val="24"/>
                <w:szCs w:val="24"/>
              </w:rPr>
              <w:tab/>
              <w:t>proiect</w:t>
            </w:r>
            <w:r w:rsidRPr="00110ECD">
              <w:rPr>
                <w:rFonts w:ascii="Calibri" w:hAnsi="Calibri" w:cs="Calibri"/>
                <w:sz w:val="24"/>
                <w:szCs w:val="24"/>
              </w:rPr>
              <w:tab/>
              <w:t>complex,</w:t>
            </w:r>
            <w:r w:rsidRPr="00110ECD">
              <w:rPr>
                <w:rFonts w:ascii="Calibri" w:hAnsi="Calibri" w:cs="Calibri"/>
                <w:sz w:val="24"/>
                <w:szCs w:val="24"/>
              </w:rPr>
              <w:tab/>
              <w:t>expert/specialist,</w:t>
            </w:r>
            <w:r w:rsidR="00D966DD" w:rsidRPr="00110ECD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in</w:t>
            </w:r>
            <w:r w:rsidR="00D966DD" w:rsidRPr="00110ECD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pacing w:val="-1"/>
                <w:sz w:val="24"/>
                <w:szCs w:val="24"/>
              </w:rPr>
              <w:t>cazul</w:t>
            </w:r>
            <w:r w:rsidR="00D966DD" w:rsidRPr="00110ECD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pacing w:val="-58"/>
                <w:sz w:val="24"/>
                <w:szCs w:val="24"/>
              </w:rPr>
              <w:t xml:space="preserve"> </w:t>
            </w:r>
            <w:r w:rsidR="00D966DD" w:rsidRPr="00110ECD">
              <w:rPr>
                <w:rFonts w:ascii="Calibri" w:hAnsi="Calibri" w:cs="Calibri"/>
                <w:spacing w:val="-58"/>
                <w:sz w:val="24"/>
                <w:szCs w:val="24"/>
              </w:rPr>
              <w:t>m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onumentelor</w:t>
            </w:r>
            <w:r w:rsidRPr="00110ECD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istorice?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67CD1" w14:textId="77777777" w:rsidR="00FE4BED" w:rsidRPr="00110ECD" w:rsidRDefault="00FE4BED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F2B08" w14:textId="77777777" w:rsidR="00FE4BED" w:rsidRPr="00110ECD" w:rsidRDefault="00FE4BED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1281DC" w14:textId="77777777" w:rsidR="00FE4BED" w:rsidRPr="00110ECD" w:rsidRDefault="00FE4BED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CB85B" w14:textId="77777777" w:rsidR="00FE4BED" w:rsidRPr="00110ECD" w:rsidRDefault="00FE4BED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FE4BED" w:rsidRPr="00110ECD" w14:paraId="3C49D547" w14:textId="77777777" w:rsidTr="00110ECD">
        <w:trPr>
          <w:trHeight w:val="6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1ACFC" w14:textId="77777777" w:rsidR="00FE4BED" w:rsidRPr="00110ECD" w:rsidRDefault="00FE4BED" w:rsidP="00FE4BED">
            <w:pPr>
              <w:pStyle w:val="TableParagraph"/>
              <w:numPr>
                <w:ilvl w:val="0"/>
                <w:numId w:val="7"/>
              </w:numPr>
              <w:ind w:right="277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D6175C" w14:textId="77777777" w:rsidR="00FE4BED" w:rsidRPr="00110ECD" w:rsidRDefault="00FE4BED" w:rsidP="00FE4BED">
            <w:pPr>
              <w:pStyle w:val="TableParagraph"/>
              <w:ind w:left="108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sz w:val="24"/>
                <w:szCs w:val="24"/>
              </w:rPr>
              <w:t>Sunt</w:t>
            </w:r>
            <w:r w:rsidRPr="00110ECD">
              <w:rPr>
                <w:rFonts w:ascii="Calibri" w:hAnsi="Calibri" w:cs="Calibri"/>
                <w:spacing w:val="39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obținute</w:t>
            </w:r>
            <w:r w:rsidRPr="00110ECD">
              <w:rPr>
                <w:rFonts w:ascii="Calibri" w:hAnsi="Calibri" w:cs="Calibri"/>
                <w:spacing w:val="38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avizele</w:t>
            </w:r>
            <w:r w:rsidRPr="00110ECD">
              <w:rPr>
                <w:rFonts w:ascii="Calibri" w:hAnsi="Calibri" w:cs="Calibri"/>
                <w:spacing w:val="40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pentru</w:t>
            </w:r>
            <w:r w:rsidRPr="00110ECD">
              <w:rPr>
                <w:rFonts w:ascii="Calibri" w:hAnsi="Calibri" w:cs="Calibri"/>
                <w:spacing w:val="38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devierile</w:t>
            </w:r>
            <w:r w:rsidRPr="00110ECD">
              <w:rPr>
                <w:rFonts w:ascii="Calibri" w:hAnsi="Calibri" w:cs="Calibri"/>
                <w:spacing w:val="38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spacing w:val="38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rețele</w:t>
            </w:r>
            <w:r w:rsidRPr="00110ECD">
              <w:rPr>
                <w:rFonts w:ascii="Calibri" w:hAnsi="Calibri" w:cs="Calibri"/>
                <w:spacing w:val="38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necesare</w:t>
            </w:r>
            <w:r w:rsidRPr="00110ECD">
              <w:rPr>
                <w:rFonts w:ascii="Calibri" w:hAnsi="Calibri" w:cs="Calibri"/>
                <w:spacing w:val="38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spacing w:val="40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la</w:t>
            </w:r>
            <w:r w:rsidRPr="00110ECD">
              <w:rPr>
                <w:rFonts w:ascii="Calibri" w:hAnsi="Calibri" w:cs="Calibri"/>
                <w:spacing w:val="-58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proprietarii/operatorii</w:t>
            </w:r>
            <w:r w:rsidRPr="00110ECD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lor,</w:t>
            </w:r>
            <w:r w:rsidRPr="00110ECD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dacă</w:t>
            </w:r>
            <w:r w:rsidRPr="00110ECD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este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cazul?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4B2020" w14:textId="77777777" w:rsidR="00FE4BED" w:rsidRPr="00110ECD" w:rsidRDefault="00FE4BED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C67A2" w14:textId="77777777" w:rsidR="00FE4BED" w:rsidRPr="00110ECD" w:rsidRDefault="00FE4BED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C07D02" w14:textId="77777777" w:rsidR="00FE4BED" w:rsidRPr="00110ECD" w:rsidRDefault="00FE4BED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87051" w14:textId="77777777" w:rsidR="00FE4BED" w:rsidRPr="00110ECD" w:rsidRDefault="00FE4BED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FE4BED" w:rsidRPr="00110ECD" w14:paraId="1C3DB4F3" w14:textId="77777777" w:rsidTr="00110ECD">
        <w:trPr>
          <w:trHeight w:val="6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7D663" w14:textId="77777777" w:rsidR="00FE4BED" w:rsidRPr="00110ECD" w:rsidRDefault="00FE4BED" w:rsidP="00FE4BED">
            <w:pPr>
              <w:pStyle w:val="TableParagraph"/>
              <w:numPr>
                <w:ilvl w:val="0"/>
                <w:numId w:val="7"/>
              </w:numPr>
              <w:ind w:right="277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88CC0" w14:textId="77777777" w:rsidR="00FE4BED" w:rsidRPr="00110ECD" w:rsidRDefault="00FE4BED" w:rsidP="00FE4BED">
            <w:pPr>
              <w:pStyle w:val="TableParagraph"/>
              <w:ind w:left="108" w:right="98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sz w:val="24"/>
                <w:szCs w:val="24"/>
              </w:rPr>
              <w:t>Există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o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descriere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a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lucrarilor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organizare</w:t>
            </w:r>
            <w:r w:rsidRPr="00110ECD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şantier</w:t>
            </w:r>
            <w:r w:rsidRPr="00110ECD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(descriere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sumară, demolări, devieri de rețele, căi de acces provizorii, alimentare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cu</w:t>
            </w:r>
            <w:r w:rsidRPr="00110ECD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apă,</w:t>
            </w:r>
            <w:r w:rsidRPr="00110ECD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energie</w:t>
            </w:r>
            <w:r w:rsidRPr="00110ECD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electrică,</w:t>
            </w:r>
            <w:r w:rsidRPr="00110ECD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termică,</w:t>
            </w:r>
            <w:r w:rsidRPr="00110ECD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telecomunicații,</w:t>
            </w:r>
            <w:r w:rsidRPr="00110ECD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etc)?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C7418" w14:textId="77777777" w:rsidR="00FE4BED" w:rsidRPr="00110ECD" w:rsidRDefault="00FE4BED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7EAE75" w14:textId="77777777" w:rsidR="00FE4BED" w:rsidRPr="00110ECD" w:rsidRDefault="00FE4BED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7B45D" w14:textId="77777777" w:rsidR="00FE4BED" w:rsidRPr="00110ECD" w:rsidRDefault="00FE4BED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CF4959" w14:textId="77777777" w:rsidR="00FE4BED" w:rsidRPr="00110ECD" w:rsidRDefault="00FE4BED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FE4BED" w:rsidRPr="00110ECD" w14:paraId="76B9973E" w14:textId="77777777" w:rsidTr="00110ECD">
        <w:trPr>
          <w:trHeight w:val="600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6538B0C" w14:textId="77777777" w:rsidR="00FE4BED" w:rsidRPr="00110ECD" w:rsidRDefault="00FE4BED" w:rsidP="00FE4BED">
            <w:pPr>
              <w:pStyle w:val="TableParagraph"/>
              <w:numPr>
                <w:ilvl w:val="0"/>
                <w:numId w:val="7"/>
              </w:numPr>
              <w:ind w:right="277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A0AC0" w14:textId="77777777" w:rsidR="00FE4BED" w:rsidRPr="00110ECD" w:rsidRDefault="00FE4BED" w:rsidP="00F54BC8">
            <w:pPr>
              <w:suppressAutoHyphens/>
              <w:ind w:left="68" w:right="62"/>
              <w:jc w:val="both"/>
              <w:rPr>
                <w:rFonts w:ascii="Calibri" w:eastAsia="Calibri" w:hAnsi="Calibri" w:cs="Calibri"/>
                <w:color w:val="000000"/>
              </w:rPr>
            </w:pPr>
            <w:r w:rsidRPr="00110ECD">
              <w:rPr>
                <w:rFonts w:ascii="Calibri" w:eastAsia="Calibri" w:hAnsi="Calibri" w:cs="Calibri"/>
                <w:color w:val="000000"/>
              </w:rPr>
              <w:t>Este inclus un raport/documentație privind imunizarea la schimbările climatice, elaborat în conformitate cu cerințele din Comunicarea Comisiei Europene privind Orientările tehnice referitoare la imunizarea infrastructurii la schimbările climatice în perioada 2021-2027 publicate la 16 septembrie 2021 (2021/C 373/01):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B34D9" w14:textId="77777777" w:rsidR="00FE4BED" w:rsidRPr="00110ECD" w:rsidRDefault="00FE4BED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76583" w14:textId="77777777" w:rsidR="00FE4BED" w:rsidRPr="00110ECD" w:rsidRDefault="00FE4BED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E3605" w14:textId="77777777" w:rsidR="00FE4BED" w:rsidRPr="00110ECD" w:rsidRDefault="00FE4BED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AB3914" w14:textId="77777777" w:rsidR="00FE4BED" w:rsidRPr="00110ECD" w:rsidRDefault="00FE4BED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FE4BED" w:rsidRPr="00110ECD" w14:paraId="714F4E9C" w14:textId="77777777" w:rsidTr="00110ECD">
        <w:trPr>
          <w:trHeight w:val="600"/>
        </w:trPr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8EC23B4" w14:textId="77777777" w:rsidR="00FE4BED" w:rsidRPr="00110ECD" w:rsidRDefault="00FE4BED" w:rsidP="00FE4BED">
            <w:pPr>
              <w:pStyle w:val="TableParagraph"/>
              <w:numPr>
                <w:ilvl w:val="0"/>
                <w:numId w:val="7"/>
              </w:numPr>
              <w:ind w:right="277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2285BC" w14:textId="77777777" w:rsidR="00FE4BED" w:rsidRPr="00110ECD" w:rsidRDefault="00FE4BED" w:rsidP="00F54BC8">
            <w:pPr>
              <w:suppressAutoHyphens/>
              <w:ind w:left="68" w:right="62"/>
              <w:jc w:val="both"/>
              <w:rPr>
                <w:rFonts w:ascii="Calibri" w:eastAsia="Calibri" w:hAnsi="Calibri" w:cs="Calibri"/>
                <w:color w:val="000000"/>
              </w:rPr>
            </w:pPr>
            <w:r w:rsidRPr="00110ECD">
              <w:rPr>
                <w:rFonts w:ascii="Calibri" w:eastAsia="Calibri" w:hAnsi="Calibri" w:cs="Calibri"/>
                <w:b/>
                <w:color w:val="000000"/>
              </w:rPr>
              <w:t>pentru etapa: I. Atenuarea (neutralitatea climatic</w:t>
            </w:r>
            <w:r w:rsidR="00F54BC8">
              <w:rPr>
                <w:rFonts w:ascii="Calibri" w:eastAsia="Calibri" w:hAnsi="Calibri" w:cs="Calibri"/>
                <w:b/>
                <w:color w:val="000000"/>
              </w:rPr>
              <w:t>ă</w:t>
            </w:r>
            <w:r w:rsidRPr="00110ECD">
              <w:rPr>
                <w:rFonts w:ascii="Calibri" w:eastAsia="Calibri" w:hAnsi="Calibri" w:cs="Calibri"/>
                <w:b/>
                <w:color w:val="000000"/>
              </w:rPr>
              <w:t>);</w:t>
            </w:r>
            <w:r w:rsidR="00F54BC8">
              <w:rPr>
                <w:rFonts w:ascii="Calibri" w:eastAsia="Calibri" w:hAnsi="Calibri" w:cs="Calibri"/>
                <w:b/>
                <w:color w:val="000000"/>
              </w:rPr>
              <w:t xml:space="preserve"> </w:t>
            </w:r>
            <w:r w:rsidRPr="00110ECD">
              <w:rPr>
                <w:rFonts w:ascii="Calibri" w:eastAsia="Calibri" w:hAnsi="Calibri" w:cs="Calibri"/>
                <w:color w:val="000000"/>
              </w:rPr>
              <w:t xml:space="preserve">(a)  </w:t>
            </w:r>
            <w:r w:rsidRPr="00110ECD">
              <w:rPr>
                <w:rFonts w:ascii="Calibri" w:eastAsia="Calibri" w:hAnsi="Calibri" w:cs="Calibri"/>
                <w:b/>
                <w:color w:val="000000"/>
              </w:rPr>
              <w:t>Faza 1. Examinare/Încadrarea</w:t>
            </w:r>
            <w:r w:rsidRPr="00110ECD">
              <w:rPr>
                <w:rFonts w:ascii="Calibri" w:eastAsia="Calibri" w:hAnsi="Calibri" w:cs="Calibri"/>
                <w:color w:val="000000"/>
              </w:rPr>
              <w:t xml:space="preserve"> , sunt prezentate:</w:t>
            </w:r>
          </w:p>
          <w:p w14:paraId="157152DE" w14:textId="77777777" w:rsidR="00FE4BED" w:rsidRPr="00110ECD" w:rsidRDefault="00FE4BED" w:rsidP="00F54BC8">
            <w:pPr>
              <w:pStyle w:val="TableParagraph"/>
              <w:ind w:left="68" w:right="62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Se prezinta evaluarea impactului proiectului asupra emisiilor de GES. Dacă p</w:t>
            </w:r>
            <w:r w:rsidRPr="00110ECD">
              <w:rPr>
                <w:rFonts w:ascii="Calibri" w:hAnsi="Calibri" w:cs="Calibri"/>
                <w:b/>
                <w:sz w:val="24"/>
                <w:szCs w:val="24"/>
                <w:u w:val="single"/>
              </w:rPr>
              <w:t xml:space="preserve">roiectul nu necesită o evaluare </w:t>
            </w: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a amprentei de carbon, este  prezinta analiza aferentă în mod succint într-o declarație privind examinarea neutralității climatice.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4D2C2" w14:textId="77777777" w:rsidR="00FE4BED" w:rsidRPr="00110ECD" w:rsidRDefault="00FE4BED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63A95" w14:textId="77777777" w:rsidR="00FE4BED" w:rsidRPr="00110ECD" w:rsidRDefault="00FE4BED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26BBB" w14:textId="77777777" w:rsidR="00FE4BED" w:rsidRPr="00110ECD" w:rsidRDefault="00FE4BED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FB9350" w14:textId="77777777" w:rsidR="00FE4BED" w:rsidRPr="00110ECD" w:rsidRDefault="00FE4BED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FE4BED" w:rsidRPr="00110ECD" w14:paraId="398A8EFA" w14:textId="77777777" w:rsidTr="00110ECD">
        <w:trPr>
          <w:trHeight w:val="600"/>
        </w:trPr>
        <w:tc>
          <w:tcPr>
            <w:tcW w:w="70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A879BE7" w14:textId="77777777" w:rsidR="00FE4BED" w:rsidRPr="00110ECD" w:rsidRDefault="00FE4BED" w:rsidP="00FE4BED">
            <w:pPr>
              <w:pStyle w:val="TableParagraph"/>
              <w:numPr>
                <w:ilvl w:val="0"/>
                <w:numId w:val="7"/>
              </w:numPr>
              <w:ind w:right="277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4AFAF" w14:textId="77777777" w:rsidR="00FE4BED" w:rsidRPr="00110ECD" w:rsidRDefault="00FE4BED" w:rsidP="00F54BC8">
            <w:pPr>
              <w:suppressAutoHyphens/>
              <w:ind w:left="68" w:right="62"/>
              <w:jc w:val="both"/>
              <w:rPr>
                <w:rFonts w:ascii="Calibri" w:eastAsia="Calibri" w:hAnsi="Calibri" w:cs="Calibri"/>
                <w:color w:val="000000"/>
              </w:rPr>
            </w:pPr>
            <w:r w:rsidRPr="00110ECD">
              <w:rPr>
                <w:rFonts w:ascii="Calibri" w:eastAsia="Calibri" w:hAnsi="Calibri" w:cs="Calibri"/>
                <w:b/>
                <w:color w:val="000000"/>
              </w:rPr>
              <w:t>pentru etapa I. Atenuarea (neutralitatea climatic</w:t>
            </w:r>
            <w:r w:rsidR="00F54BC8">
              <w:rPr>
                <w:rFonts w:ascii="Calibri" w:eastAsia="Calibri" w:hAnsi="Calibri" w:cs="Calibri"/>
                <w:b/>
                <w:color w:val="000000"/>
              </w:rPr>
              <w:t>ă</w:t>
            </w:r>
            <w:r w:rsidRPr="00110ECD">
              <w:rPr>
                <w:rFonts w:ascii="Calibri" w:eastAsia="Calibri" w:hAnsi="Calibri" w:cs="Calibri"/>
                <w:b/>
                <w:color w:val="000000"/>
              </w:rPr>
              <w:t>)</w:t>
            </w:r>
            <w:r w:rsidRPr="00110ECD">
              <w:rPr>
                <w:rFonts w:ascii="Calibri" w:eastAsia="Calibri" w:hAnsi="Calibri" w:cs="Calibri"/>
                <w:color w:val="000000"/>
              </w:rPr>
              <w:t xml:space="preserve">; (b) </w:t>
            </w:r>
            <w:r w:rsidRPr="00110ECD">
              <w:rPr>
                <w:rFonts w:ascii="Calibri" w:eastAsia="Calibri" w:hAnsi="Calibri" w:cs="Calibri"/>
                <w:b/>
                <w:color w:val="000000"/>
              </w:rPr>
              <w:t>Faza 2. Analiza detaliată</w:t>
            </w:r>
            <w:r w:rsidRPr="00110ECD">
              <w:rPr>
                <w:rFonts w:ascii="Calibri" w:eastAsia="Calibri" w:hAnsi="Calibri" w:cs="Calibri"/>
                <w:color w:val="000000"/>
              </w:rPr>
              <w:t xml:space="preserve"> (Pentru  proiectele care  necesită o evaluare a amprentei de carbon),  </w:t>
            </w:r>
            <w:r w:rsidRPr="00110ECD">
              <w:rPr>
                <w:rFonts w:ascii="Calibri" w:eastAsia="Calibri" w:hAnsi="Calibri" w:cs="Calibri"/>
                <w:b/>
                <w:color w:val="000000"/>
              </w:rPr>
              <w:t>sunt prezentate:</w:t>
            </w:r>
          </w:p>
          <w:p w14:paraId="0A8479FC" w14:textId="77777777" w:rsidR="00FE4BED" w:rsidRPr="00110ECD" w:rsidRDefault="00FE4BED" w:rsidP="00F54BC8">
            <w:pPr>
              <w:pStyle w:val="Default"/>
              <w:ind w:left="68" w:right="62"/>
              <w:jc w:val="both"/>
              <w:rPr>
                <w:rFonts w:ascii="Calibri" w:hAnsi="Calibri" w:cs="Calibri"/>
                <w:noProof/>
                <w:lang w:val="ro-RO"/>
              </w:rPr>
            </w:pPr>
            <w:r w:rsidRPr="00110ECD">
              <w:rPr>
                <w:rFonts w:ascii="Calibri" w:hAnsi="Calibri" w:cs="Calibri"/>
                <w:noProof/>
                <w:lang w:val="ro-RO"/>
              </w:rPr>
              <w:t>Pentru  proiectele care  necesită o evaluare a amprentei de carbon, sunt descrise:</w:t>
            </w:r>
          </w:p>
          <w:p w14:paraId="17486EDF" w14:textId="77777777" w:rsidR="00FE4BED" w:rsidRPr="00110ECD" w:rsidRDefault="00FE4BED" w:rsidP="00F54BC8">
            <w:pPr>
              <w:pStyle w:val="Default"/>
              <w:numPr>
                <w:ilvl w:val="0"/>
                <w:numId w:val="16"/>
              </w:numPr>
              <w:ind w:left="68" w:right="62" w:firstLine="0"/>
              <w:jc w:val="both"/>
              <w:rPr>
                <w:rFonts w:ascii="Calibri" w:hAnsi="Calibri" w:cs="Calibri"/>
                <w:noProof/>
                <w:lang w:val="ro-RO"/>
              </w:rPr>
            </w:pPr>
            <w:r w:rsidRPr="00110ECD">
              <w:rPr>
                <w:rFonts w:ascii="Calibri" w:hAnsi="Calibri" w:cs="Calibri"/>
                <w:noProof/>
                <w:lang w:val="ro-RO"/>
              </w:rPr>
              <w:t>Integrarea principiilor de eficienta energetica si de reducere a emisiilor in conceperea si proiectarea investiției.</w:t>
            </w:r>
          </w:p>
          <w:p w14:paraId="50D22EF0" w14:textId="77777777" w:rsidR="00FE4BED" w:rsidRPr="00110ECD" w:rsidRDefault="00FE4BED" w:rsidP="00F54BC8">
            <w:pPr>
              <w:pStyle w:val="Default"/>
              <w:numPr>
                <w:ilvl w:val="0"/>
                <w:numId w:val="16"/>
              </w:numPr>
              <w:ind w:left="68" w:right="62" w:firstLine="0"/>
              <w:jc w:val="both"/>
              <w:rPr>
                <w:rFonts w:ascii="Calibri" w:hAnsi="Calibri" w:cs="Calibri"/>
                <w:noProof/>
                <w:lang w:val="ro-RO"/>
              </w:rPr>
            </w:pPr>
            <w:r w:rsidRPr="00110ECD">
              <w:rPr>
                <w:rFonts w:ascii="Calibri" w:hAnsi="Calibri" w:cs="Calibri"/>
                <w:noProof/>
                <w:lang w:val="ro-RO"/>
              </w:rPr>
              <w:t>Calcularea emisiilor GES generate de proiect si compararea cu limitele de încadrare (screening) absolute (total emisii) si relative (diferența dintre situația cu proiect si situația fără proiect/scenariul de referința).</w:t>
            </w:r>
          </w:p>
          <w:p w14:paraId="2A5F836E" w14:textId="77777777" w:rsidR="00FE4BED" w:rsidRPr="00110ECD" w:rsidRDefault="00FE4BED" w:rsidP="00F54BC8">
            <w:pPr>
              <w:pStyle w:val="Default"/>
              <w:numPr>
                <w:ilvl w:val="0"/>
                <w:numId w:val="16"/>
              </w:numPr>
              <w:ind w:left="68" w:right="62" w:firstLine="0"/>
              <w:jc w:val="both"/>
              <w:rPr>
                <w:rFonts w:ascii="Calibri" w:hAnsi="Calibri" w:cs="Calibri"/>
                <w:noProof/>
                <w:lang w:val="ro-RO"/>
              </w:rPr>
            </w:pPr>
            <w:r w:rsidRPr="00110ECD">
              <w:rPr>
                <w:rFonts w:ascii="Calibri" w:hAnsi="Calibri" w:cs="Calibri"/>
                <w:b/>
                <w:noProof/>
                <w:lang w:val="ro-RO"/>
              </w:rPr>
              <w:t>Calcularea valorii monetare a emisiilor pe baza valorilor CO2 aplicabile.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41EF6D" w14:textId="77777777" w:rsidR="00FE4BED" w:rsidRPr="00110ECD" w:rsidRDefault="00FE4BED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AE19E" w14:textId="77777777" w:rsidR="00FE4BED" w:rsidRPr="00110ECD" w:rsidRDefault="00FE4BED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E4D01" w14:textId="77777777" w:rsidR="00FE4BED" w:rsidRPr="00110ECD" w:rsidRDefault="00FE4BED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DCFAB3" w14:textId="77777777" w:rsidR="00FE4BED" w:rsidRPr="00110ECD" w:rsidRDefault="00FE4BED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FE4BED" w:rsidRPr="00110ECD" w14:paraId="2685672B" w14:textId="77777777" w:rsidTr="00110ECD">
        <w:trPr>
          <w:trHeight w:val="600"/>
        </w:trPr>
        <w:tc>
          <w:tcPr>
            <w:tcW w:w="70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39BE0AB" w14:textId="77777777" w:rsidR="00FE4BED" w:rsidRPr="00110ECD" w:rsidRDefault="00FE4BED" w:rsidP="00FE4BED">
            <w:pPr>
              <w:pStyle w:val="TableParagraph"/>
              <w:numPr>
                <w:ilvl w:val="0"/>
                <w:numId w:val="7"/>
              </w:numPr>
              <w:ind w:right="277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6BD69" w14:textId="77777777" w:rsidR="00FE4BED" w:rsidRPr="00110ECD" w:rsidRDefault="00FE4BED" w:rsidP="00F54BC8">
            <w:pPr>
              <w:suppressAutoHyphens/>
              <w:ind w:left="68" w:right="62"/>
              <w:jc w:val="both"/>
              <w:rPr>
                <w:rFonts w:ascii="Calibri" w:eastAsia="Calibri" w:hAnsi="Calibri" w:cs="Calibri"/>
                <w:color w:val="000000"/>
              </w:rPr>
            </w:pPr>
            <w:r w:rsidRPr="00110ECD">
              <w:rPr>
                <w:rFonts w:ascii="Calibri" w:eastAsia="Calibri" w:hAnsi="Calibri" w:cs="Calibri"/>
                <w:b/>
                <w:color w:val="000000"/>
              </w:rPr>
              <w:t>pentru etapa : II. Adaptarea (reziliența la schimbările climatice); (a)</w:t>
            </w:r>
            <w:r w:rsidR="00F54BC8">
              <w:rPr>
                <w:rFonts w:ascii="Calibri" w:eastAsia="Calibri" w:hAnsi="Calibri" w:cs="Calibri"/>
                <w:b/>
                <w:color w:val="000000"/>
              </w:rPr>
              <w:t xml:space="preserve"> </w:t>
            </w:r>
            <w:r w:rsidRPr="00110ECD">
              <w:rPr>
                <w:rFonts w:ascii="Calibri" w:eastAsia="Calibri" w:hAnsi="Calibri" w:cs="Calibri"/>
                <w:b/>
                <w:color w:val="000000"/>
              </w:rPr>
              <w:t>Faza 1. Examinare/Încadrarea, sunt prezentate:</w:t>
            </w:r>
          </w:p>
          <w:p w14:paraId="439D5550" w14:textId="77777777" w:rsidR="00FE4BED" w:rsidRPr="00110ECD" w:rsidRDefault="00FE4BED" w:rsidP="00F54BC8">
            <w:pPr>
              <w:pStyle w:val="Listparagraf"/>
              <w:numPr>
                <w:ilvl w:val="0"/>
                <w:numId w:val="17"/>
              </w:numPr>
              <w:ind w:left="68" w:right="62" w:firstLine="0"/>
              <w:jc w:val="both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10ECD">
              <w:rPr>
                <w:rFonts w:ascii="Calibri" w:hAnsi="Calibri" w:cs="Calibri"/>
                <w:i/>
                <w:color w:val="000000"/>
                <w:sz w:val="24"/>
                <w:szCs w:val="24"/>
              </w:rPr>
              <w:t>Analiza de senzitivitate</w:t>
            </w:r>
            <w:r w:rsidRPr="00110ECD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 ( identificarea riscurilor climatice care sunt relevante pentru </w:t>
            </w:r>
            <w:r w:rsidRPr="00110ECD">
              <w:rPr>
                <w:rFonts w:ascii="Calibri" w:hAnsi="Calibri" w:cs="Calibri"/>
                <w:i/>
                <w:color w:val="000000"/>
                <w:sz w:val="24"/>
                <w:szCs w:val="24"/>
              </w:rPr>
              <w:t>tipul</w:t>
            </w:r>
            <w:r w:rsidRPr="00110ECD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 respectiv de proiect, indiferent de localizarea acestuia)</w:t>
            </w:r>
          </w:p>
          <w:p w14:paraId="05DEB4AF" w14:textId="77777777" w:rsidR="00FE4BED" w:rsidRPr="00110ECD" w:rsidRDefault="00FE4BED" w:rsidP="00F54BC8">
            <w:pPr>
              <w:pStyle w:val="Listparagraf"/>
              <w:numPr>
                <w:ilvl w:val="0"/>
                <w:numId w:val="17"/>
              </w:numPr>
              <w:ind w:left="68" w:right="62" w:firstLine="0"/>
              <w:jc w:val="both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10ECD">
              <w:rPr>
                <w:rFonts w:ascii="Calibri" w:hAnsi="Calibri" w:cs="Calibri"/>
                <w:i/>
                <w:color w:val="000000"/>
                <w:sz w:val="24"/>
                <w:szCs w:val="24"/>
              </w:rPr>
              <w:t>Evaluarea expunerii la riscuri( identificarea riscurilor care sunt relevante pentru locația proiectului)</w:t>
            </w:r>
          </w:p>
          <w:p w14:paraId="4BC65027" w14:textId="77777777" w:rsidR="00FE4BED" w:rsidRPr="00110ECD" w:rsidRDefault="00FE4BED" w:rsidP="00F54BC8">
            <w:pPr>
              <w:pStyle w:val="Listparagraf"/>
              <w:numPr>
                <w:ilvl w:val="0"/>
                <w:numId w:val="17"/>
              </w:numPr>
              <w:ind w:left="68" w:right="62" w:firstLine="0"/>
              <w:jc w:val="both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10ECD">
              <w:rPr>
                <w:rFonts w:ascii="Calibri" w:hAnsi="Calibri" w:cs="Calibri"/>
                <w:b/>
                <w:i/>
                <w:color w:val="000000"/>
                <w:sz w:val="24"/>
                <w:szCs w:val="24"/>
              </w:rPr>
              <w:t>Analiza de vulnerabilitate( identificarea potențialelor riscuri semnificative)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DB2F3" w14:textId="77777777" w:rsidR="00FE4BED" w:rsidRPr="00110ECD" w:rsidRDefault="00FE4BED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C6D264" w14:textId="77777777" w:rsidR="00FE4BED" w:rsidRPr="00110ECD" w:rsidRDefault="00FE4BED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2366D" w14:textId="77777777" w:rsidR="00FE4BED" w:rsidRPr="00110ECD" w:rsidRDefault="00FE4BED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E9CE2" w14:textId="77777777" w:rsidR="00FE4BED" w:rsidRPr="00110ECD" w:rsidRDefault="00FE4BED" w:rsidP="00FE4BED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882701" w:rsidRPr="00110ECD" w14:paraId="2E91A79A" w14:textId="77777777" w:rsidTr="00110ECD">
        <w:trPr>
          <w:trHeight w:val="60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397AA" w14:textId="77777777" w:rsidR="00882701" w:rsidRPr="00110ECD" w:rsidRDefault="00882701" w:rsidP="00882701">
            <w:pPr>
              <w:pStyle w:val="TableParagraph"/>
              <w:ind w:left="360" w:right="277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E33B1" w14:textId="77777777" w:rsidR="00882701" w:rsidRPr="00110ECD" w:rsidRDefault="00882701" w:rsidP="00F54BC8">
            <w:pPr>
              <w:suppressAutoHyphens/>
              <w:ind w:left="68" w:right="62"/>
              <w:jc w:val="both"/>
              <w:rPr>
                <w:rFonts w:ascii="Calibri" w:eastAsia="Calibri" w:hAnsi="Calibri" w:cs="Calibri"/>
                <w:color w:val="000000"/>
              </w:rPr>
            </w:pPr>
            <w:r w:rsidRPr="00110ECD">
              <w:rPr>
                <w:rFonts w:ascii="Calibri" w:eastAsia="Calibri" w:hAnsi="Calibri" w:cs="Calibri"/>
                <w:b/>
                <w:color w:val="000000"/>
              </w:rPr>
              <w:t>pentru etapa: II. Adaptarea (reziliența la schimbările climatice);</w:t>
            </w:r>
            <w:r w:rsidR="00F54BC8">
              <w:rPr>
                <w:rFonts w:ascii="Calibri" w:eastAsia="Calibri" w:hAnsi="Calibri" w:cs="Calibri"/>
                <w:b/>
                <w:color w:val="000000"/>
              </w:rPr>
              <w:t xml:space="preserve"> </w:t>
            </w:r>
            <w:r w:rsidRPr="00110ECD">
              <w:rPr>
                <w:rFonts w:ascii="Calibri" w:eastAsia="Calibri" w:hAnsi="Calibri" w:cs="Calibri"/>
                <w:b/>
                <w:color w:val="000000"/>
              </w:rPr>
              <w:t>(b)</w:t>
            </w:r>
            <w:r w:rsidR="00F54BC8">
              <w:rPr>
                <w:rFonts w:ascii="Calibri" w:eastAsia="Calibri" w:hAnsi="Calibri" w:cs="Calibri"/>
                <w:b/>
                <w:color w:val="000000"/>
              </w:rPr>
              <w:t xml:space="preserve"> </w:t>
            </w:r>
            <w:r w:rsidRPr="00110ECD">
              <w:rPr>
                <w:rFonts w:ascii="Calibri" w:eastAsia="Calibri" w:hAnsi="Calibri" w:cs="Calibri"/>
                <w:b/>
                <w:color w:val="000000"/>
              </w:rPr>
              <w:t>Faza 2. Analiza detaliată de risc - Analiza detaliată depinde de rezultatul fazei de examinare, sunt prezentate:</w:t>
            </w:r>
          </w:p>
          <w:p w14:paraId="44C1EC76" w14:textId="77777777" w:rsidR="00882701" w:rsidRPr="00110ECD" w:rsidRDefault="00882701" w:rsidP="00F54BC8">
            <w:pPr>
              <w:pStyle w:val="Listparagraf"/>
              <w:numPr>
                <w:ilvl w:val="0"/>
                <w:numId w:val="17"/>
              </w:numPr>
              <w:ind w:left="68" w:right="62" w:firstLine="0"/>
              <w:jc w:val="both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10ECD">
              <w:rPr>
                <w:rFonts w:ascii="Calibri" w:hAnsi="Calibri" w:cs="Calibri"/>
                <w:i/>
                <w:color w:val="000000"/>
                <w:sz w:val="24"/>
                <w:szCs w:val="24"/>
              </w:rPr>
              <w:t>Probabilitatea</w:t>
            </w:r>
            <w:r w:rsidR="00F54BC8">
              <w:rPr>
                <w:rFonts w:ascii="Calibri" w:hAnsi="Calibri" w:cs="Calibri"/>
                <w:i/>
                <w:color w:val="000000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color w:val="000000"/>
                <w:sz w:val="24"/>
                <w:szCs w:val="24"/>
              </w:rPr>
              <w:t>(probabilitatea ca riscurile climatice identificate s</w:t>
            </w:r>
            <w:r w:rsidR="00F54BC8">
              <w:rPr>
                <w:rFonts w:ascii="Calibri" w:hAnsi="Calibri" w:cs="Calibri"/>
                <w:i/>
                <w:color w:val="000000"/>
                <w:sz w:val="24"/>
                <w:szCs w:val="24"/>
              </w:rPr>
              <w:t>ă</w:t>
            </w:r>
            <w:r w:rsidRPr="00110ECD">
              <w:rPr>
                <w:rFonts w:ascii="Calibri" w:hAnsi="Calibri" w:cs="Calibri"/>
                <w:i/>
                <w:color w:val="000000"/>
                <w:sz w:val="24"/>
                <w:szCs w:val="24"/>
              </w:rPr>
              <w:t xml:space="preserve"> aibă loc </w:t>
            </w:r>
            <w:r w:rsidR="00F54BC8">
              <w:rPr>
                <w:rFonts w:ascii="Calibri" w:hAnsi="Calibri" w:cs="Calibri"/>
                <w:i/>
                <w:color w:val="000000"/>
                <w:sz w:val="24"/>
                <w:szCs w:val="24"/>
              </w:rPr>
              <w:t>î</w:t>
            </w:r>
            <w:r w:rsidRPr="00110ECD">
              <w:rPr>
                <w:rFonts w:ascii="Calibri" w:hAnsi="Calibri" w:cs="Calibri"/>
                <w:i/>
                <w:color w:val="000000"/>
                <w:sz w:val="24"/>
                <w:szCs w:val="24"/>
              </w:rPr>
              <w:t>n timpul duratei de viață a proiectului)</w:t>
            </w:r>
          </w:p>
          <w:p w14:paraId="5E993891" w14:textId="77777777" w:rsidR="00882701" w:rsidRPr="00110ECD" w:rsidRDefault="00882701" w:rsidP="00F54BC8">
            <w:pPr>
              <w:pStyle w:val="Listparagraf"/>
              <w:numPr>
                <w:ilvl w:val="0"/>
                <w:numId w:val="17"/>
              </w:numPr>
              <w:ind w:left="68" w:right="62" w:firstLine="0"/>
              <w:jc w:val="both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10ECD">
              <w:rPr>
                <w:rFonts w:ascii="Calibri" w:hAnsi="Calibri" w:cs="Calibri"/>
                <w:i/>
                <w:color w:val="000000"/>
                <w:sz w:val="24"/>
                <w:szCs w:val="24"/>
              </w:rPr>
              <w:t>Impactul ( analizează consecințele în cazul în care apare pericolul climatic identificat)</w:t>
            </w:r>
          </w:p>
          <w:p w14:paraId="371BFA61" w14:textId="77777777" w:rsidR="00882701" w:rsidRPr="00110ECD" w:rsidRDefault="00882701" w:rsidP="00F54BC8">
            <w:pPr>
              <w:pStyle w:val="Listparagraf"/>
              <w:numPr>
                <w:ilvl w:val="0"/>
                <w:numId w:val="17"/>
              </w:numPr>
              <w:ind w:left="68" w:right="62" w:firstLine="0"/>
              <w:jc w:val="both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110ECD">
              <w:rPr>
                <w:rFonts w:ascii="Calibri" w:hAnsi="Calibri" w:cs="Calibri"/>
                <w:i/>
                <w:color w:val="000000"/>
                <w:sz w:val="24"/>
                <w:szCs w:val="24"/>
              </w:rPr>
              <w:t xml:space="preserve"> Riscul (identifica riscurile potențiale cele mai semnificative și cele în care trebuie luate măsuri de adaptare)</w:t>
            </w:r>
          </w:p>
          <w:p w14:paraId="47611DB3" w14:textId="77777777" w:rsidR="00882701" w:rsidRPr="00110ECD" w:rsidRDefault="00882701" w:rsidP="00F54BC8">
            <w:pPr>
              <w:pStyle w:val="Listparagraf"/>
              <w:numPr>
                <w:ilvl w:val="0"/>
                <w:numId w:val="17"/>
              </w:numPr>
              <w:ind w:left="68" w:right="62" w:firstLine="0"/>
              <w:jc w:val="both"/>
              <w:rPr>
                <w:rFonts w:ascii="Calibri" w:eastAsia="Calibri" w:hAnsi="Calibri" w:cs="Calibri"/>
                <w:b/>
                <w:color w:val="000000"/>
                <w:sz w:val="24"/>
                <w:szCs w:val="24"/>
              </w:rPr>
            </w:pPr>
            <w:r w:rsidRPr="00110ECD">
              <w:rPr>
                <w:rFonts w:ascii="Calibri" w:hAnsi="Calibri" w:cs="Calibri"/>
                <w:b/>
                <w:i/>
                <w:color w:val="000000"/>
                <w:sz w:val="24"/>
                <w:szCs w:val="24"/>
              </w:rPr>
              <w:t xml:space="preserve"> Măsuri de adaptare (Pentru fiecare risc semnificativ identificat, ar </w:t>
            </w:r>
            <w:r w:rsidRPr="00110ECD">
              <w:rPr>
                <w:rFonts w:ascii="Calibri" w:hAnsi="Calibri" w:cs="Calibri"/>
                <w:b/>
                <w:i/>
                <w:color w:val="000000"/>
                <w:sz w:val="24"/>
                <w:szCs w:val="24"/>
              </w:rPr>
              <w:lastRenderedPageBreak/>
              <w:t>trebui evaluate măsuri de adaptare specifice)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BD3A49" w14:textId="77777777" w:rsidR="00882701" w:rsidRPr="00110ECD" w:rsidRDefault="00882701" w:rsidP="00882701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71EFB1" w14:textId="77777777" w:rsidR="00882701" w:rsidRPr="00110ECD" w:rsidRDefault="00882701" w:rsidP="00882701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0525CD" w14:textId="77777777" w:rsidR="00882701" w:rsidRPr="00110ECD" w:rsidRDefault="00882701" w:rsidP="00882701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814C4" w14:textId="77777777" w:rsidR="00882701" w:rsidRPr="00110ECD" w:rsidRDefault="00882701" w:rsidP="00882701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882701" w:rsidRPr="00110ECD" w14:paraId="631E90FC" w14:textId="77777777" w:rsidTr="00110ECD">
        <w:trPr>
          <w:trHeight w:val="6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7974A" w14:textId="77777777" w:rsidR="00882701" w:rsidRPr="00110ECD" w:rsidRDefault="00882701" w:rsidP="00882701">
            <w:pPr>
              <w:pStyle w:val="TableParagraph"/>
              <w:numPr>
                <w:ilvl w:val="0"/>
                <w:numId w:val="7"/>
              </w:numPr>
              <w:ind w:right="277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3AB46" w14:textId="77777777" w:rsidR="00882701" w:rsidRPr="00110ECD" w:rsidRDefault="00882701" w:rsidP="00F54BC8">
            <w:pPr>
              <w:suppressAutoHyphens/>
              <w:ind w:left="68" w:right="62"/>
              <w:jc w:val="both"/>
              <w:rPr>
                <w:rFonts w:ascii="Calibri" w:eastAsia="Calibri" w:hAnsi="Calibri" w:cs="Calibri"/>
                <w:color w:val="000000"/>
              </w:rPr>
            </w:pPr>
            <w:r w:rsidRPr="00110ECD">
              <w:rPr>
                <w:rFonts w:ascii="Calibri" w:eastAsia="Calibri" w:hAnsi="Calibri" w:cs="Calibri"/>
                <w:color w:val="000000"/>
              </w:rPr>
              <w:t>Documenta</w:t>
            </w:r>
            <w:r w:rsidR="00F54BC8">
              <w:rPr>
                <w:rFonts w:ascii="Calibri" w:eastAsia="Calibri" w:hAnsi="Calibri" w:cs="Calibri"/>
                <w:color w:val="000000"/>
              </w:rPr>
              <w:t>ț</w:t>
            </w:r>
            <w:r w:rsidRPr="00110ECD">
              <w:rPr>
                <w:rFonts w:ascii="Calibri" w:eastAsia="Calibri" w:hAnsi="Calibri" w:cs="Calibri"/>
                <w:color w:val="000000"/>
              </w:rPr>
              <w:t>ia tehnico</w:t>
            </w:r>
            <w:r w:rsidR="00F54BC8">
              <w:rPr>
                <w:rFonts w:ascii="Calibri" w:eastAsia="Calibri" w:hAnsi="Calibri" w:cs="Calibri"/>
                <w:color w:val="000000"/>
              </w:rPr>
              <w:t>-</w:t>
            </w:r>
            <w:r w:rsidRPr="00110ECD">
              <w:rPr>
                <w:rFonts w:ascii="Calibri" w:eastAsia="Calibri" w:hAnsi="Calibri" w:cs="Calibri"/>
                <w:color w:val="000000"/>
              </w:rPr>
              <w:t>economic</w:t>
            </w:r>
            <w:r w:rsidR="00F54BC8">
              <w:rPr>
                <w:rFonts w:ascii="Calibri" w:eastAsia="Calibri" w:hAnsi="Calibri" w:cs="Calibri"/>
                <w:color w:val="000000"/>
              </w:rPr>
              <w:t>ă</w:t>
            </w:r>
            <w:r w:rsidRPr="00110ECD">
              <w:rPr>
                <w:rFonts w:ascii="Calibri" w:eastAsia="Calibri" w:hAnsi="Calibri" w:cs="Calibri"/>
                <w:color w:val="000000"/>
              </w:rPr>
              <w:t xml:space="preserve"> </w:t>
            </w:r>
            <w:r w:rsidRPr="00110ECD">
              <w:rPr>
                <w:rFonts w:ascii="Calibri" w:eastAsia="Calibri" w:hAnsi="Calibri" w:cs="Calibri"/>
                <w:b/>
                <w:bCs/>
                <w:color w:val="000000"/>
              </w:rPr>
              <w:t>reflect</w:t>
            </w:r>
            <w:r w:rsidR="00F54BC8">
              <w:rPr>
                <w:rFonts w:ascii="Calibri" w:eastAsia="Calibri" w:hAnsi="Calibri" w:cs="Calibri"/>
                <w:b/>
                <w:bCs/>
                <w:color w:val="000000"/>
              </w:rPr>
              <w:t>ă</w:t>
            </w:r>
            <w:r w:rsidRPr="00110ECD">
              <w:rPr>
                <w:rFonts w:ascii="Calibri" w:eastAsia="Calibri" w:hAnsi="Calibri" w:cs="Calibri"/>
                <w:b/>
                <w:bCs/>
                <w:color w:val="000000"/>
              </w:rPr>
              <w:t xml:space="preserve"> m</w:t>
            </w:r>
            <w:r w:rsidR="00F54BC8">
              <w:rPr>
                <w:rFonts w:ascii="Calibri" w:eastAsia="Calibri" w:hAnsi="Calibri" w:cs="Calibri"/>
                <w:b/>
                <w:bCs/>
                <w:color w:val="000000"/>
              </w:rPr>
              <w:t>ă</w:t>
            </w:r>
            <w:r w:rsidRPr="00110ECD">
              <w:rPr>
                <w:rFonts w:ascii="Calibri" w:eastAsia="Calibri" w:hAnsi="Calibri" w:cs="Calibri"/>
                <w:b/>
                <w:bCs/>
                <w:color w:val="000000"/>
              </w:rPr>
              <w:t>surile de imunizare la schimb</w:t>
            </w:r>
            <w:r w:rsidR="00F54BC8">
              <w:rPr>
                <w:rFonts w:ascii="Calibri" w:eastAsia="Calibri" w:hAnsi="Calibri" w:cs="Calibri"/>
                <w:b/>
                <w:bCs/>
                <w:color w:val="000000"/>
              </w:rPr>
              <w:t>ă</w:t>
            </w:r>
            <w:r w:rsidRPr="00110ECD">
              <w:rPr>
                <w:rFonts w:ascii="Calibri" w:eastAsia="Calibri" w:hAnsi="Calibri" w:cs="Calibri"/>
                <w:b/>
                <w:bCs/>
                <w:color w:val="000000"/>
              </w:rPr>
              <w:t>rile climatice prev</w:t>
            </w:r>
            <w:r w:rsidR="00F54BC8">
              <w:rPr>
                <w:rFonts w:ascii="Calibri" w:eastAsia="Calibri" w:hAnsi="Calibri" w:cs="Calibri"/>
                <w:b/>
                <w:bCs/>
                <w:color w:val="000000"/>
              </w:rPr>
              <w:t>ă</w:t>
            </w:r>
            <w:r w:rsidRPr="00110ECD">
              <w:rPr>
                <w:rFonts w:ascii="Calibri" w:eastAsia="Calibri" w:hAnsi="Calibri" w:cs="Calibri"/>
                <w:b/>
                <w:bCs/>
                <w:color w:val="000000"/>
              </w:rPr>
              <w:t xml:space="preserve">zute </w:t>
            </w:r>
            <w:r w:rsidR="00F54BC8">
              <w:rPr>
                <w:rFonts w:ascii="Calibri" w:eastAsia="Calibri" w:hAnsi="Calibri" w:cs="Calibri"/>
                <w:b/>
                <w:bCs/>
                <w:color w:val="000000"/>
              </w:rPr>
              <w:t>î</w:t>
            </w:r>
            <w:r w:rsidRPr="00110ECD">
              <w:rPr>
                <w:rFonts w:ascii="Calibri" w:eastAsia="Calibri" w:hAnsi="Calibri" w:cs="Calibri"/>
                <w:b/>
                <w:bCs/>
                <w:color w:val="000000"/>
              </w:rPr>
              <w:t xml:space="preserve">n raportul </w:t>
            </w:r>
            <w:r w:rsidR="00F54BC8">
              <w:rPr>
                <w:rFonts w:ascii="Calibri" w:eastAsia="Calibri" w:hAnsi="Calibri" w:cs="Calibri"/>
                <w:b/>
                <w:bCs/>
                <w:color w:val="000000"/>
              </w:rPr>
              <w:t>î</w:t>
            </w:r>
            <w:r w:rsidRPr="00110ECD">
              <w:rPr>
                <w:rFonts w:ascii="Calibri" w:eastAsia="Calibri" w:hAnsi="Calibri" w:cs="Calibri"/>
                <w:b/>
                <w:bCs/>
                <w:color w:val="000000"/>
              </w:rPr>
              <w:t>ntocmit</w:t>
            </w:r>
            <w:r w:rsidRPr="00110ECD">
              <w:rPr>
                <w:rFonts w:ascii="Calibri" w:eastAsia="Calibri" w:hAnsi="Calibri" w:cs="Calibri"/>
                <w:color w:val="000000"/>
              </w:rPr>
              <w:t xml:space="preserve"> conform cerințelor din Comunicarea Comisiei Europene privind Orientările tehnice referitoare la imunizarea infrastructurii la schimbările climatice în perioada 2021-2027 publicate la 16 septembrie 2021 (2021/C 373/01). 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EA1E1" w14:textId="77777777" w:rsidR="00882701" w:rsidRPr="00110ECD" w:rsidRDefault="00882701" w:rsidP="00882701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4FB8C" w14:textId="77777777" w:rsidR="00882701" w:rsidRPr="00110ECD" w:rsidRDefault="00882701" w:rsidP="00882701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E2F649" w14:textId="77777777" w:rsidR="00882701" w:rsidRPr="00110ECD" w:rsidRDefault="00882701" w:rsidP="00882701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F32D8" w14:textId="77777777" w:rsidR="00882701" w:rsidRPr="00110ECD" w:rsidRDefault="00882701" w:rsidP="00882701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882701" w:rsidRPr="00110ECD" w14:paraId="4B93F24A" w14:textId="77777777" w:rsidTr="00110ECD">
        <w:trPr>
          <w:trHeight w:val="35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538135"/>
          </w:tcPr>
          <w:p w14:paraId="26AD11F4" w14:textId="77777777" w:rsidR="00882701" w:rsidRPr="00110ECD" w:rsidRDefault="00882701" w:rsidP="00882701">
            <w:pPr>
              <w:pStyle w:val="TableParagraph"/>
              <w:ind w:left="212" w:right="205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II</w:t>
            </w:r>
          </w:p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538135"/>
          </w:tcPr>
          <w:p w14:paraId="58968186" w14:textId="77777777" w:rsidR="00882701" w:rsidRPr="00110ECD" w:rsidRDefault="00882701" w:rsidP="00F54BC8">
            <w:pPr>
              <w:pStyle w:val="TableParagraph"/>
              <w:ind w:left="108" w:right="62"/>
              <w:jc w:val="both"/>
              <w:rPr>
                <w:rFonts w:ascii="Calibri" w:hAnsi="Calibri" w:cs="Calibri"/>
                <w:b/>
                <w:sz w:val="24"/>
                <w:szCs w:val="24"/>
              </w:rPr>
            </w:pP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CRITERII</w:t>
            </w:r>
            <w:r w:rsidRPr="00110ECD">
              <w:rPr>
                <w:rFonts w:ascii="Calibri" w:hAnsi="Calibri" w:cs="Calibri"/>
                <w:b/>
                <w:spacing w:val="-4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SPECIFICE</w:t>
            </w:r>
            <w:r w:rsidRPr="00110ECD">
              <w:rPr>
                <w:rFonts w:ascii="Calibri" w:hAnsi="Calibri" w:cs="Calibri"/>
                <w:b/>
                <w:spacing w:val="-4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PRIVIND</w:t>
            </w:r>
            <w:r w:rsidRPr="00110ECD">
              <w:rPr>
                <w:rFonts w:ascii="Calibri" w:hAnsi="Calibri" w:cs="Calibri"/>
                <w:b/>
                <w:spacing w:val="-4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ASPECTELE</w:t>
            </w:r>
            <w:r w:rsidRPr="00110ECD">
              <w:rPr>
                <w:rFonts w:ascii="Calibri" w:hAnsi="Calibri" w:cs="Calibri"/>
                <w:b/>
                <w:spacing w:val="-5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CALITATIVE</w:t>
            </w:r>
            <w:r w:rsidRPr="00110ECD">
              <w:rPr>
                <w:rFonts w:ascii="Calibri" w:hAnsi="Calibri" w:cs="Calibri"/>
                <w:b/>
                <w:spacing w:val="-2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ALE</w:t>
            </w:r>
            <w:r w:rsidRPr="00110ECD">
              <w:rPr>
                <w:rFonts w:ascii="Calibri" w:hAnsi="Calibri" w:cs="Calibri"/>
                <w:b/>
                <w:spacing w:val="-3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S.F.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538135"/>
          </w:tcPr>
          <w:p w14:paraId="20F3E140" w14:textId="77777777" w:rsidR="00882701" w:rsidRPr="00110ECD" w:rsidRDefault="00882701" w:rsidP="00882701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538135"/>
          </w:tcPr>
          <w:p w14:paraId="4715197C" w14:textId="77777777" w:rsidR="00882701" w:rsidRPr="00110ECD" w:rsidRDefault="00882701" w:rsidP="00882701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538135"/>
          </w:tcPr>
          <w:p w14:paraId="0F7F7D98" w14:textId="77777777" w:rsidR="00882701" w:rsidRPr="00110ECD" w:rsidRDefault="00882701" w:rsidP="00882701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538135"/>
          </w:tcPr>
          <w:p w14:paraId="2901F800" w14:textId="77777777" w:rsidR="00882701" w:rsidRPr="00110ECD" w:rsidRDefault="00882701" w:rsidP="00882701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882701" w:rsidRPr="00110ECD" w14:paraId="51926A95" w14:textId="77777777" w:rsidTr="00110ECD">
        <w:trPr>
          <w:trHeight w:val="6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5C2D601" w14:textId="77777777" w:rsidR="00882701" w:rsidRPr="00110ECD" w:rsidRDefault="00882701" w:rsidP="00882701">
            <w:pPr>
              <w:pStyle w:val="TableParagraph"/>
              <w:numPr>
                <w:ilvl w:val="0"/>
                <w:numId w:val="18"/>
              </w:numPr>
              <w:ind w:right="277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E98A507" w14:textId="77777777" w:rsidR="00882701" w:rsidRPr="00110ECD" w:rsidRDefault="00882701" w:rsidP="00F54BC8">
            <w:pPr>
              <w:pStyle w:val="TableParagraph"/>
              <w:ind w:left="108" w:right="62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sz w:val="24"/>
                <w:szCs w:val="24"/>
              </w:rPr>
              <w:t>Exist</w:t>
            </w:r>
            <w:r w:rsidR="0026634B">
              <w:rPr>
                <w:rFonts w:ascii="Calibri" w:hAnsi="Calibri" w:cs="Calibri"/>
                <w:sz w:val="24"/>
                <w:szCs w:val="24"/>
              </w:rPr>
              <w:t>ă</w:t>
            </w:r>
            <w:r w:rsidRPr="00110ECD">
              <w:rPr>
                <w:rFonts w:ascii="Calibri" w:hAnsi="Calibri" w:cs="Calibri"/>
                <w:sz w:val="24"/>
                <w:szCs w:val="24"/>
              </w:rPr>
              <w:t xml:space="preserve"> o coresponden</w:t>
            </w:r>
            <w:r w:rsidR="0026634B">
              <w:rPr>
                <w:rFonts w:ascii="Calibri" w:hAnsi="Calibri" w:cs="Calibri"/>
                <w:sz w:val="24"/>
                <w:szCs w:val="24"/>
              </w:rPr>
              <w:t>ță</w:t>
            </w:r>
            <w:r w:rsidRPr="00110ECD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="0026634B">
              <w:rPr>
                <w:rFonts w:ascii="Calibri" w:hAnsi="Calibri" w:cs="Calibri"/>
                <w:sz w:val="24"/>
                <w:szCs w:val="24"/>
              </w:rPr>
              <w:t>î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ntre obiectele de investiţie (inclusiv tipurile de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 xml:space="preserve">lucări de constructii propuse, dotari, etc.) din cadrul SF </w:t>
            </w:r>
            <w:r w:rsidR="0026634B">
              <w:rPr>
                <w:rFonts w:ascii="Calibri" w:hAnsi="Calibri" w:cs="Calibri"/>
                <w:sz w:val="24"/>
                <w:szCs w:val="24"/>
              </w:rPr>
              <w:t>ș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i cele descrise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în</w:t>
            </w:r>
            <w:r w:rsidRPr="00110ECD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cererea</w:t>
            </w:r>
            <w:r w:rsidRPr="00110ECD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finanțare?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0FFCE04" w14:textId="77777777" w:rsidR="00882701" w:rsidRPr="00110ECD" w:rsidRDefault="00882701" w:rsidP="00882701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08F4C70" w14:textId="77777777" w:rsidR="00882701" w:rsidRPr="00110ECD" w:rsidRDefault="00882701" w:rsidP="00882701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4744E7D" w14:textId="77777777" w:rsidR="00882701" w:rsidRPr="00110ECD" w:rsidRDefault="00882701" w:rsidP="00882701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CF3D72C" w14:textId="77777777" w:rsidR="00882701" w:rsidRPr="00110ECD" w:rsidRDefault="00882701" w:rsidP="00882701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882701" w:rsidRPr="00110ECD" w14:paraId="567BF9A3" w14:textId="77777777" w:rsidTr="00110ECD">
        <w:trPr>
          <w:trHeight w:val="6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90FA76C" w14:textId="77777777" w:rsidR="00882701" w:rsidRPr="00110ECD" w:rsidRDefault="00882701" w:rsidP="00882701">
            <w:pPr>
              <w:pStyle w:val="TableParagraph"/>
              <w:numPr>
                <w:ilvl w:val="0"/>
                <w:numId w:val="18"/>
              </w:numPr>
              <w:ind w:right="277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896DD82" w14:textId="77777777" w:rsidR="00882701" w:rsidRPr="00110ECD" w:rsidRDefault="00882701" w:rsidP="00F54BC8">
            <w:pPr>
              <w:pStyle w:val="TableParagraph"/>
              <w:ind w:left="108" w:right="62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sz w:val="24"/>
                <w:szCs w:val="24"/>
              </w:rPr>
              <w:t>Există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specificaţii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şi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descrieri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tehnice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pentru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toate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specialitățile: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arhitectură,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rezistență,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instalații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interioare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şi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exterioare,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rețele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edilitare,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tehnologii,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componente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artistice,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sistematizare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verticală,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amenajări peisagere,</w:t>
            </w:r>
            <w:r w:rsidRPr="00110ECD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design</w:t>
            </w:r>
            <w:r w:rsidRPr="00110ECD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interior,</w:t>
            </w:r>
            <w:r w:rsidRPr="00110ECD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etc.,</w:t>
            </w:r>
            <w:r w:rsidRPr="00110ECD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după</w:t>
            </w:r>
            <w:r w:rsidRPr="00110ECD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caz?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EBCA70E" w14:textId="77777777" w:rsidR="00882701" w:rsidRPr="00110ECD" w:rsidRDefault="00882701" w:rsidP="00882701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661B455" w14:textId="77777777" w:rsidR="00882701" w:rsidRPr="00110ECD" w:rsidRDefault="00882701" w:rsidP="00882701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D4FD841" w14:textId="77777777" w:rsidR="00882701" w:rsidRPr="00110ECD" w:rsidRDefault="00882701" w:rsidP="00882701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B27F201" w14:textId="77777777" w:rsidR="00882701" w:rsidRPr="00110ECD" w:rsidRDefault="00882701" w:rsidP="00882701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882701" w:rsidRPr="00110ECD" w14:paraId="409FD815" w14:textId="77777777" w:rsidTr="00110ECD">
        <w:trPr>
          <w:trHeight w:val="6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D24C3EB" w14:textId="77777777" w:rsidR="00882701" w:rsidRPr="00110ECD" w:rsidRDefault="00882701" w:rsidP="00882701">
            <w:pPr>
              <w:pStyle w:val="TableParagraph"/>
              <w:numPr>
                <w:ilvl w:val="0"/>
                <w:numId w:val="18"/>
              </w:numPr>
              <w:ind w:right="277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67D092E" w14:textId="77777777" w:rsidR="00882701" w:rsidRPr="00110ECD" w:rsidRDefault="00882701" w:rsidP="00F54BC8">
            <w:pPr>
              <w:pStyle w:val="TableParagraph"/>
              <w:ind w:left="108" w:right="62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Graficul</w:t>
            </w:r>
            <w:r w:rsidRPr="00110ECD">
              <w:rPr>
                <w:rFonts w:ascii="Calibri" w:hAnsi="Calibri" w:cs="Calibri"/>
                <w:b/>
                <w:spacing w:val="-3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b/>
                <w:spacing w:val="-3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implementare</w:t>
            </w:r>
            <w:r w:rsidRPr="00110ECD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a</w:t>
            </w:r>
            <w:r w:rsidRPr="00110ECD">
              <w:rPr>
                <w:rFonts w:ascii="Calibri" w:hAnsi="Calibri" w:cs="Calibri"/>
                <w:b/>
                <w:spacing w:val="-4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obiectivului</w:t>
            </w:r>
            <w:r w:rsidRPr="00110ECD">
              <w:rPr>
                <w:rFonts w:ascii="Calibri" w:hAnsi="Calibri" w:cs="Calibri"/>
                <w:b/>
                <w:spacing w:val="-4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b/>
                <w:spacing w:val="-3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b/>
                <w:sz w:val="24"/>
                <w:szCs w:val="24"/>
              </w:rPr>
              <w:t>investitiei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:</w:t>
            </w:r>
          </w:p>
          <w:p w14:paraId="75D5F875" w14:textId="77777777" w:rsidR="00882701" w:rsidRPr="00110ECD" w:rsidRDefault="00882701" w:rsidP="00F54BC8">
            <w:pPr>
              <w:pStyle w:val="TableParagraph"/>
              <w:numPr>
                <w:ilvl w:val="0"/>
                <w:numId w:val="19"/>
              </w:numPr>
              <w:tabs>
                <w:tab w:val="left" w:pos="888"/>
              </w:tabs>
              <w:ind w:right="62" w:hanging="361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sz w:val="24"/>
                <w:szCs w:val="24"/>
              </w:rPr>
              <w:t>este</w:t>
            </w:r>
            <w:r w:rsidRPr="00110ECD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corelat</w:t>
            </w:r>
            <w:r w:rsidRPr="00110ECD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cu</w:t>
            </w:r>
            <w:r w:rsidRPr="00110ECD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cel</w:t>
            </w:r>
            <w:r w:rsidRPr="00110ECD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prezentat</w:t>
            </w:r>
            <w:r w:rsidRPr="00110ECD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în</w:t>
            </w:r>
            <w:r w:rsidRPr="00110ECD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cadrul</w:t>
            </w:r>
            <w:r w:rsidRPr="00110ECD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Cererii</w:t>
            </w:r>
            <w:r w:rsidRPr="00110ECD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Finanţare</w:t>
            </w:r>
            <w:r w:rsidRPr="00110ECD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?</w:t>
            </w:r>
          </w:p>
          <w:p w14:paraId="2CA99D09" w14:textId="77777777" w:rsidR="00882701" w:rsidRPr="00110ECD" w:rsidRDefault="00882701" w:rsidP="00F54BC8">
            <w:pPr>
              <w:pStyle w:val="TableParagraph"/>
              <w:numPr>
                <w:ilvl w:val="0"/>
                <w:numId w:val="19"/>
              </w:numPr>
              <w:tabs>
                <w:tab w:val="left" w:pos="888"/>
              </w:tabs>
              <w:ind w:left="887" w:right="62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sz w:val="24"/>
                <w:szCs w:val="24"/>
              </w:rPr>
              <w:t>este</w:t>
            </w:r>
            <w:r w:rsidRPr="00110ECD">
              <w:rPr>
                <w:rFonts w:ascii="Calibri" w:hAnsi="Calibri" w:cs="Calibri"/>
                <w:spacing w:val="27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corect</w:t>
            </w:r>
            <w:r w:rsidRPr="00110ECD">
              <w:rPr>
                <w:rFonts w:ascii="Calibri" w:hAnsi="Calibri" w:cs="Calibri"/>
                <w:spacing w:val="28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estimat</w:t>
            </w:r>
            <w:r w:rsidRPr="00110ECD">
              <w:rPr>
                <w:rFonts w:ascii="Calibri" w:hAnsi="Calibri" w:cs="Calibri"/>
                <w:spacing w:val="28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ca</w:t>
            </w:r>
            <w:r w:rsidRPr="00110ECD">
              <w:rPr>
                <w:rFonts w:ascii="Calibri" w:hAnsi="Calibri" w:cs="Calibri"/>
                <w:spacing w:val="29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și</w:t>
            </w:r>
            <w:r w:rsidRPr="00110ECD">
              <w:rPr>
                <w:rFonts w:ascii="Calibri" w:hAnsi="Calibri" w:cs="Calibri"/>
                <w:spacing w:val="29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perioada</w:t>
            </w:r>
            <w:r w:rsidRPr="00110ECD">
              <w:rPr>
                <w:rFonts w:ascii="Calibri" w:hAnsi="Calibri" w:cs="Calibri"/>
                <w:spacing w:val="28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spacing w:val="27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realizare</w:t>
            </w:r>
            <w:r w:rsidRPr="00110ECD">
              <w:rPr>
                <w:rFonts w:ascii="Calibri" w:hAnsi="Calibri" w:cs="Calibri"/>
                <w:spacing w:val="30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(conform</w:t>
            </w:r>
            <w:r w:rsidRPr="00110ECD">
              <w:rPr>
                <w:rFonts w:ascii="Calibri" w:hAnsi="Calibri" w:cs="Calibri"/>
                <w:spacing w:val="-58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tehnologiilor</w:t>
            </w:r>
            <w:r w:rsidRPr="00110ECD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execuție,</w:t>
            </w:r>
            <w:r w:rsidRPr="00110ECD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etc.)?</w:t>
            </w:r>
          </w:p>
          <w:p w14:paraId="01FA37EB" w14:textId="77777777" w:rsidR="00882701" w:rsidRPr="00110ECD" w:rsidRDefault="00882701" w:rsidP="00F54BC8">
            <w:pPr>
              <w:pStyle w:val="TableParagraph"/>
              <w:numPr>
                <w:ilvl w:val="0"/>
                <w:numId w:val="19"/>
              </w:numPr>
              <w:tabs>
                <w:tab w:val="left" w:pos="888"/>
              </w:tabs>
              <w:ind w:right="62" w:hanging="361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sz w:val="24"/>
                <w:szCs w:val="24"/>
              </w:rPr>
              <w:t>respectă</w:t>
            </w:r>
            <w:r w:rsidRPr="00110ECD">
              <w:rPr>
                <w:rFonts w:ascii="Calibri" w:hAnsi="Calibri" w:cs="Calibri"/>
                <w:spacing w:val="-6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termenele</w:t>
            </w:r>
            <w:r w:rsidRPr="00110ECD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limită</w:t>
            </w:r>
            <w:r w:rsidRPr="00110ECD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ale</w:t>
            </w:r>
            <w:r w:rsidRPr="00110ECD">
              <w:rPr>
                <w:rFonts w:ascii="Calibri" w:hAnsi="Calibri" w:cs="Calibri"/>
                <w:spacing w:val="-7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programului</w:t>
            </w:r>
            <w:r w:rsidRPr="00110ECD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finanțare?</w:t>
            </w:r>
          </w:p>
          <w:p w14:paraId="773FD715" w14:textId="77777777" w:rsidR="00882701" w:rsidRPr="00110ECD" w:rsidRDefault="00882701" w:rsidP="00F54BC8">
            <w:pPr>
              <w:pStyle w:val="TableParagraph"/>
              <w:ind w:left="108" w:right="62"/>
              <w:jc w:val="both"/>
              <w:rPr>
                <w:rFonts w:ascii="Calibri" w:hAnsi="Calibri" w:cs="Calibri"/>
                <w:i/>
                <w:sz w:val="24"/>
                <w:szCs w:val="24"/>
              </w:rPr>
            </w:pP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(se va avea în vedere ca termenul limită de implementare a proiectului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nu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poate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depăşi termenul prevăzut în documentele de programare:</w:t>
            </w:r>
            <w:r w:rsidRPr="00110ECD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i/>
                <w:sz w:val="24"/>
                <w:szCs w:val="24"/>
              </w:rPr>
              <w:t>31.dec.2023)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72B40FB" w14:textId="77777777" w:rsidR="00882701" w:rsidRPr="00110ECD" w:rsidRDefault="00882701" w:rsidP="00882701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168D3CD" w14:textId="77777777" w:rsidR="00882701" w:rsidRPr="00110ECD" w:rsidRDefault="00882701" w:rsidP="00882701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D920131" w14:textId="77777777" w:rsidR="00882701" w:rsidRPr="00110ECD" w:rsidRDefault="00882701" w:rsidP="00882701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544849A" w14:textId="77777777" w:rsidR="00882701" w:rsidRPr="00110ECD" w:rsidRDefault="00882701" w:rsidP="00882701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882701" w:rsidRPr="00110ECD" w14:paraId="1D42605A" w14:textId="77777777" w:rsidTr="00110ECD">
        <w:trPr>
          <w:trHeight w:val="6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F316E67" w14:textId="77777777" w:rsidR="00882701" w:rsidRPr="00110ECD" w:rsidRDefault="00882701" w:rsidP="00882701">
            <w:pPr>
              <w:pStyle w:val="TableParagraph"/>
              <w:numPr>
                <w:ilvl w:val="0"/>
                <w:numId w:val="18"/>
              </w:numPr>
              <w:ind w:right="277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66537EA" w14:textId="77777777" w:rsidR="00882701" w:rsidRPr="00110ECD" w:rsidRDefault="00882701" w:rsidP="00F54BC8">
            <w:pPr>
              <w:pStyle w:val="TableParagraph"/>
              <w:ind w:left="108" w:right="62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sz w:val="24"/>
                <w:szCs w:val="24"/>
              </w:rPr>
              <w:t>Documentele anexate la cererea de finantare care demonstraza dreptul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solicitantului/partenerilor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a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executa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lucrarile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propuse,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sunt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cuprinzatoare</w:t>
            </w:r>
            <w:r w:rsidRPr="00110ECD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fata</w:t>
            </w:r>
            <w:r w:rsidRPr="00110ECD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interventiile</w:t>
            </w:r>
            <w:r w:rsidRPr="00110ECD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propuse</w:t>
            </w:r>
            <w:r w:rsidRPr="00110ECD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a</w:t>
            </w:r>
            <w:r w:rsidRPr="00110ECD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fi</w:t>
            </w:r>
            <w:r w:rsidRPr="00110ECD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realizate</w:t>
            </w:r>
            <w:r w:rsidRPr="00110ECD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prin</w:t>
            </w:r>
            <w:r w:rsidRPr="00110ECD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proiect?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41EE552" w14:textId="77777777" w:rsidR="00882701" w:rsidRPr="00110ECD" w:rsidRDefault="00882701" w:rsidP="00882701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050686A" w14:textId="77777777" w:rsidR="00882701" w:rsidRPr="00110ECD" w:rsidRDefault="00882701" w:rsidP="00882701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7C25404" w14:textId="77777777" w:rsidR="00882701" w:rsidRPr="00110ECD" w:rsidRDefault="00882701" w:rsidP="00882701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51E0F6B" w14:textId="77777777" w:rsidR="00882701" w:rsidRPr="00110ECD" w:rsidRDefault="00882701" w:rsidP="00882701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882701" w:rsidRPr="00110ECD" w14:paraId="5AE75AC6" w14:textId="77777777" w:rsidTr="00110ECD">
        <w:trPr>
          <w:trHeight w:val="6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6772681" w14:textId="77777777" w:rsidR="00882701" w:rsidRPr="00110ECD" w:rsidRDefault="00882701" w:rsidP="00882701">
            <w:pPr>
              <w:pStyle w:val="TableParagraph"/>
              <w:numPr>
                <w:ilvl w:val="0"/>
                <w:numId w:val="18"/>
              </w:numPr>
              <w:ind w:right="277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40CD31D" w14:textId="77777777" w:rsidR="00882701" w:rsidRPr="00110ECD" w:rsidRDefault="00882701" w:rsidP="00F54BC8">
            <w:pPr>
              <w:pStyle w:val="TableParagraph"/>
              <w:ind w:left="108" w:right="62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sz w:val="24"/>
                <w:szCs w:val="24"/>
              </w:rPr>
              <w:t>Se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respectă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studiile,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analizele,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rapoartele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specialitate,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necesare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fundamentării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diferitelor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tipuri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intervenții,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pentru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toate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specialitățile,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după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caz,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luându-se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în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calcul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inclusiv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scenariile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recomandate prin</w:t>
            </w:r>
            <w:r w:rsidRPr="00110ECD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acestea?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B0BFED7" w14:textId="77777777" w:rsidR="00882701" w:rsidRPr="00110ECD" w:rsidRDefault="00882701" w:rsidP="00882701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3C48F6" w14:textId="77777777" w:rsidR="00882701" w:rsidRPr="00110ECD" w:rsidRDefault="00882701" w:rsidP="00882701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1C7CA73" w14:textId="77777777" w:rsidR="00882701" w:rsidRPr="00110ECD" w:rsidRDefault="00882701" w:rsidP="00882701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8AE89BF" w14:textId="77777777" w:rsidR="00882701" w:rsidRPr="00110ECD" w:rsidRDefault="00882701" w:rsidP="00882701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26634B" w:rsidRPr="00110ECD" w14:paraId="03346B1E" w14:textId="77777777" w:rsidTr="0026634B">
        <w:trPr>
          <w:trHeight w:val="20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14:paraId="78923777" w14:textId="77777777" w:rsidR="0026634B" w:rsidRPr="00110ECD" w:rsidRDefault="0026634B" w:rsidP="00882701">
            <w:pPr>
              <w:pStyle w:val="TableParagraph"/>
              <w:numPr>
                <w:ilvl w:val="0"/>
                <w:numId w:val="18"/>
              </w:numPr>
              <w:ind w:right="277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743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14:paraId="1C66D2C2" w14:textId="77777777" w:rsidR="0026634B" w:rsidRPr="00110ECD" w:rsidRDefault="0026634B" w:rsidP="00F54BC8">
            <w:pPr>
              <w:pStyle w:val="TableParagraph"/>
              <w:ind w:left="108" w:right="62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sz w:val="24"/>
                <w:szCs w:val="24"/>
              </w:rPr>
              <w:t>Proiectul</w:t>
            </w:r>
            <w:r w:rsidRPr="00110ECD">
              <w:rPr>
                <w:rFonts w:ascii="Calibri" w:hAnsi="Calibri" w:cs="Calibri"/>
                <w:spacing w:val="-6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respectă</w:t>
            </w:r>
            <w:r w:rsidRPr="00110ECD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prevederile</w:t>
            </w:r>
            <w:r w:rsidRPr="00110ECD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din:</w:t>
            </w:r>
          </w:p>
          <w:p w14:paraId="2FB02023" w14:textId="77777777" w:rsidR="0026634B" w:rsidRPr="00110ECD" w:rsidRDefault="0026634B" w:rsidP="00F54BC8">
            <w:pPr>
              <w:pStyle w:val="TableParagraph"/>
              <w:ind w:left="467" w:right="62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sz w:val="24"/>
                <w:szCs w:val="24"/>
              </w:rPr>
              <w:t>1.</w:t>
            </w:r>
            <w:r w:rsidRPr="00110ECD">
              <w:rPr>
                <w:rFonts w:ascii="Calibri" w:hAnsi="Calibri" w:cs="Calibri"/>
                <w:spacing w:val="52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Certificatul</w:t>
            </w:r>
            <w:r w:rsidRPr="00110ECD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urbanism</w:t>
            </w:r>
            <w:r w:rsidRPr="00110ECD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anexat?</w:t>
            </w:r>
          </w:p>
          <w:p w14:paraId="12CDB962" w14:textId="77777777" w:rsidR="0026634B" w:rsidRPr="00110ECD" w:rsidRDefault="0026634B" w:rsidP="00F54BC8">
            <w:pPr>
              <w:pStyle w:val="TableParagraph"/>
              <w:ind w:left="827" w:right="62" w:hanging="360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sz w:val="24"/>
                <w:szCs w:val="24"/>
              </w:rPr>
              <w:t>2.</w:t>
            </w:r>
            <w:r w:rsidRPr="00110ECD">
              <w:rPr>
                <w:rFonts w:ascii="Calibri" w:hAnsi="Calibri" w:cs="Calibri"/>
                <w:spacing w:val="58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Studiul</w:t>
            </w:r>
            <w:r w:rsidRPr="00110ECD">
              <w:rPr>
                <w:rFonts w:ascii="Calibri" w:hAnsi="Calibri" w:cs="Calibri"/>
                <w:spacing w:val="50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topografic,</w:t>
            </w:r>
            <w:r w:rsidRPr="00110ECD">
              <w:rPr>
                <w:rFonts w:ascii="Calibri" w:hAnsi="Calibri" w:cs="Calibri"/>
                <w:spacing w:val="48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vizat</w:t>
            </w:r>
            <w:r w:rsidRPr="00110ECD">
              <w:rPr>
                <w:rFonts w:ascii="Calibri" w:hAnsi="Calibri" w:cs="Calibri"/>
                <w:spacing w:val="49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spacing w:val="50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către</w:t>
            </w:r>
            <w:r w:rsidRPr="00110ECD">
              <w:rPr>
                <w:rFonts w:ascii="Calibri" w:hAnsi="Calibri" w:cs="Calibri"/>
                <w:spacing w:val="5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Oficiul</w:t>
            </w:r>
            <w:r w:rsidRPr="00110ECD">
              <w:rPr>
                <w:rFonts w:ascii="Calibri" w:hAnsi="Calibri" w:cs="Calibri"/>
                <w:spacing w:val="50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spacing w:val="5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Cadastru</w:t>
            </w:r>
            <w:r w:rsidRPr="00110ECD">
              <w:rPr>
                <w:rFonts w:ascii="Calibri" w:hAnsi="Calibri" w:cs="Calibri"/>
                <w:spacing w:val="48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şi</w:t>
            </w:r>
            <w:r w:rsidRPr="00110ECD">
              <w:rPr>
                <w:rFonts w:ascii="Calibri" w:hAnsi="Calibri" w:cs="Calibri"/>
                <w:spacing w:val="-58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Publicitate</w:t>
            </w:r>
            <w:r w:rsidRPr="00110ECD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Imobiliară?</w:t>
            </w:r>
          </w:p>
          <w:p w14:paraId="794D8FD5" w14:textId="77777777" w:rsidR="0026634B" w:rsidRPr="00110ECD" w:rsidRDefault="0026634B" w:rsidP="00F54BC8">
            <w:pPr>
              <w:pStyle w:val="TableParagraph"/>
              <w:ind w:left="467" w:right="62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sz w:val="24"/>
                <w:szCs w:val="24"/>
              </w:rPr>
              <w:t>3.</w:t>
            </w:r>
            <w:r w:rsidRPr="00110ECD">
              <w:rPr>
                <w:rFonts w:ascii="Calibri" w:hAnsi="Calibri" w:cs="Calibri"/>
                <w:spacing w:val="54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Extrasul</w:t>
            </w:r>
            <w:r w:rsidRPr="00110ECD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carte</w:t>
            </w:r>
            <w:r w:rsidRPr="00110ECD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funciară,</w:t>
            </w:r>
            <w:r w:rsidRPr="00110ECD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dupa</w:t>
            </w:r>
            <w:r w:rsidRPr="00110ECD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caz?</w:t>
            </w:r>
          </w:p>
          <w:p w14:paraId="2F93D72A" w14:textId="77777777" w:rsidR="0026634B" w:rsidRPr="00110ECD" w:rsidRDefault="0026634B" w:rsidP="00F54BC8">
            <w:pPr>
              <w:pStyle w:val="TableParagraph"/>
              <w:ind w:left="467" w:right="62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sz w:val="24"/>
                <w:szCs w:val="24"/>
              </w:rPr>
              <w:t>4.</w:t>
            </w:r>
            <w:r w:rsidRPr="00110ECD">
              <w:rPr>
                <w:rFonts w:ascii="Calibri" w:hAnsi="Calibri" w:cs="Calibri"/>
                <w:spacing w:val="50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Avizele</w:t>
            </w:r>
            <w:r w:rsidRPr="00110ECD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conforme,</w:t>
            </w:r>
            <w:r w:rsidRPr="00110ECD">
              <w:rPr>
                <w:rFonts w:ascii="Calibri" w:hAnsi="Calibri" w:cs="Calibri"/>
                <w:spacing w:val="-6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privind</w:t>
            </w:r>
            <w:r w:rsidRPr="00110ECD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asigurarea</w:t>
            </w:r>
            <w:r w:rsidRPr="00110ECD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utilităţilor?</w:t>
            </w:r>
          </w:p>
          <w:p w14:paraId="55B2389A" w14:textId="77777777" w:rsidR="0026634B" w:rsidRPr="00110ECD" w:rsidRDefault="0026634B" w:rsidP="00F54BC8">
            <w:pPr>
              <w:pStyle w:val="TableParagraph"/>
              <w:ind w:left="827" w:right="62" w:hanging="360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sz w:val="24"/>
                <w:szCs w:val="24"/>
              </w:rPr>
              <w:t>5.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Actul administrativ al autorităţii competente pentru protecţia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mediului,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măsurile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diminuare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a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impactului,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măsurile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compensare, modalitatea de integrare a prevederilor acordului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de mediu,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principiu, în documentaţia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tehnico-economică?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sau</w:t>
            </w:r>
            <w:r w:rsidRPr="00110ECD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are</w:t>
            </w:r>
            <w:r w:rsidRPr="00110ECD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clasarea</w:t>
            </w:r>
            <w:r w:rsidRPr="00110ECD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notificării</w:t>
            </w:r>
          </w:p>
          <w:p w14:paraId="31325DB0" w14:textId="77777777" w:rsidR="0026634B" w:rsidRPr="00110ECD" w:rsidRDefault="0026634B" w:rsidP="00F54BC8">
            <w:pPr>
              <w:pStyle w:val="TableParagraph"/>
              <w:ind w:left="827" w:right="62" w:hanging="360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sz w:val="24"/>
                <w:szCs w:val="24"/>
              </w:rPr>
              <w:t>6.</w:t>
            </w:r>
            <w:r w:rsidRPr="00110ECD">
              <w:rPr>
                <w:rFonts w:ascii="Calibri" w:hAnsi="Calibri" w:cs="Calibri"/>
                <w:spacing w:val="60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Avizele, acordurile şi studiile specifice obținute/efectuate până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la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data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depunerii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cererii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finanțare,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după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caz,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care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pot</w:t>
            </w:r>
            <w:r w:rsidRPr="00110ECD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condiţiona</w:t>
            </w:r>
            <w:r w:rsidRPr="00110ECD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lastRenderedPageBreak/>
              <w:t>soluţiile</w:t>
            </w:r>
            <w:r w:rsidRPr="00110ECD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tehnice?</w:t>
            </w:r>
          </w:p>
        </w:tc>
        <w:tc>
          <w:tcPr>
            <w:tcW w:w="544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14:paraId="7440F86F" w14:textId="77777777" w:rsidR="0026634B" w:rsidRPr="00110ECD" w:rsidRDefault="0026634B" w:rsidP="00882701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3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14:paraId="7B87AFCF" w14:textId="77777777" w:rsidR="0026634B" w:rsidRPr="00110ECD" w:rsidRDefault="0026634B" w:rsidP="00882701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45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14:paraId="1F709136" w14:textId="77777777" w:rsidR="0026634B" w:rsidRPr="00110ECD" w:rsidRDefault="0026634B" w:rsidP="00882701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037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/>
          </w:tcPr>
          <w:p w14:paraId="3C7F8595" w14:textId="77777777" w:rsidR="0026634B" w:rsidRPr="00110ECD" w:rsidRDefault="0026634B" w:rsidP="00882701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26634B" w:rsidRPr="00110ECD" w14:paraId="710A17B9" w14:textId="77777777" w:rsidTr="006607E6">
        <w:trPr>
          <w:trHeight w:val="600"/>
        </w:trPr>
        <w:tc>
          <w:tcPr>
            <w:tcW w:w="70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CFE040A" w14:textId="77777777" w:rsidR="0026634B" w:rsidRPr="00110ECD" w:rsidRDefault="0026634B" w:rsidP="00882701">
            <w:pPr>
              <w:pStyle w:val="TableParagraph"/>
              <w:ind w:left="360" w:right="277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74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7EDB893" w14:textId="77777777" w:rsidR="0026634B" w:rsidRPr="00110ECD" w:rsidRDefault="0026634B" w:rsidP="00F54BC8">
            <w:pPr>
              <w:pStyle w:val="TableParagraph"/>
              <w:ind w:left="827" w:right="62" w:hanging="360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4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5CE87B4" w14:textId="77777777" w:rsidR="0026634B" w:rsidRPr="00110ECD" w:rsidRDefault="0026634B" w:rsidP="00882701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F38EAB3" w14:textId="77777777" w:rsidR="0026634B" w:rsidRPr="00110ECD" w:rsidRDefault="0026634B" w:rsidP="00882701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4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5908D99" w14:textId="77777777" w:rsidR="0026634B" w:rsidRPr="00110ECD" w:rsidRDefault="0026634B" w:rsidP="00882701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03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59505BD" w14:textId="77777777" w:rsidR="0026634B" w:rsidRPr="00110ECD" w:rsidRDefault="0026634B" w:rsidP="00882701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882701" w:rsidRPr="00110ECD" w14:paraId="57E5E70D" w14:textId="77777777" w:rsidTr="00110ECD">
        <w:trPr>
          <w:trHeight w:val="367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B3CFBFC" w14:textId="77777777" w:rsidR="00882701" w:rsidRPr="00110ECD" w:rsidRDefault="00882701" w:rsidP="00882701">
            <w:pPr>
              <w:pStyle w:val="TableParagraph"/>
              <w:numPr>
                <w:ilvl w:val="0"/>
                <w:numId w:val="18"/>
              </w:numPr>
              <w:ind w:right="277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D9BBC0D" w14:textId="77777777" w:rsidR="00882701" w:rsidRPr="00110ECD" w:rsidRDefault="00882701" w:rsidP="00F54BC8">
            <w:pPr>
              <w:pStyle w:val="TableParagraph"/>
              <w:ind w:left="108" w:right="62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sz w:val="24"/>
                <w:szCs w:val="24"/>
              </w:rPr>
              <w:t>Informatiile</w:t>
            </w:r>
            <w:r w:rsidRPr="00110ECD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din</w:t>
            </w:r>
            <w:r w:rsidRPr="00110ECD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Piesele</w:t>
            </w:r>
            <w:r w:rsidRPr="00110ECD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scrise</w:t>
            </w:r>
            <w:r w:rsidRPr="00110ECD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sunt</w:t>
            </w:r>
            <w:r w:rsidRPr="00110ECD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corelate</w:t>
            </w:r>
            <w:r w:rsidRPr="00110ECD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cu</w:t>
            </w:r>
            <w:r w:rsidRPr="00110ECD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Piesele</w:t>
            </w:r>
            <w:r w:rsidRPr="00110ECD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desenate</w:t>
            </w:r>
            <w:r w:rsidRPr="00110ECD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?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A8A1FD5" w14:textId="77777777" w:rsidR="00882701" w:rsidRPr="00110ECD" w:rsidRDefault="00882701" w:rsidP="00882701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FF3F170" w14:textId="77777777" w:rsidR="00882701" w:rsidRPr="00110ECD" w:rsidRDefault="00882701" w:rsidP="00882701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C824555" w14:textId="77777777" w:rsidR="00882701" w:rsidRPr="00110ECD" w:rsidRDefault="00882701" w:rsidP="00882701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CAA9A15" w14:textId="77777777" w:rsidR="00882701" w:rsidRPr="00110ECD" w:rsidRDefault="00882701" w:rsidP="00882701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882701" w:rsidRPr="00110ECD" w14:paraId="37D0FFCF" w14:textId="77777777" w:rsidTr="00110ECD">
        <w:trPr>
          <w:trHeight w:val="27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9DDCC3E" w14:textId="77777777" w:rsidR="00882701" w:rsidRPr="00110ECD" w:rsidRDefault="00882701" w:rsidP="00882701">
            <w:pPr>
              <w:pStyle w:val="TableParagraph"/>
              <w:numPr>
                <w:ilvl w:val="0"/>
                <w:numId w:val="18"/>
              </w:numPr>
              <w:ind w:right="277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CF13D4A" w14:textId="77777777" w:rsidR="00882701" w:rsidRPr="00110ECD" w:rsidRDefault="00882701" w:rsidP="00F54BC8">
            <w:pPr>
              <w:pStyle w:val="TableParagraph"/>
              <w:ind w:left="108" w:right="62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sz w:val="24"/>
                <w:szCs w:val="24"/>
              </w:rPr>
              <w:t>Există</w:t>
            </w:r>
            <w:r w:rsidRPr="00110ECD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corelare</w:t>
            </w:r>
            <w:r w:rsidRPr="00110ECD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între</w:t>
            </w:r>
            <w:r w:rsidRPr="00110ECD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Devizul</w:t>
            </w:r>
            <w:r w:rsidRPr="00110ECD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general</w:t>
            </w:r>
            <w:r w:rsidRPr="00110ECD">
              <w:rPr>
                <w:rFonts w:ascii="Calibri" w:hAnsi="Calibri" w:cs="Calibri"/>
                <w:spacing w:val="-6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si</w:t>
            </w:r>
            <w:r w:rsidRPr="00110ECD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Devizele</w:t>
            </w:r>
            <w:r w:rsidRPr="00110ECD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pe</w:t>
            </w:r>
            <w:r w:rsidRPr="00110ECD">
              <w:rPr>
                <w:rFonts w:ascii="Calibri" w:hAnsi="Calibri" w:cs="Calibri"/>
                <w:spacing w:val="-6"/>
                <w:sz w:val="24"/>
                <w:szCs w:val="24"/>
              </w:rPr>
              <w:t xml:space="preserve">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obiecte?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DC926C3" w14:textId="77777777" w:rsidR="00882701" w:rsidRPr="00110ECD" w:rsidRDefault="00882701" w:rsidP="00882701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8E0C95F" w14:textId="77777777" w:rsidR="00882701" w:rsidRPr="00110ECD" w:rsidRDefault="00882701" w:rsidP="00882701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29A4D1A" w14:textId="77777777" w:rsidR="00882701" w:rsidRPr="00110ECD" w:rsidRDefault="00882701" w:rsidP="00882701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48CC792" w14:textId="77777777" w:rsidR="00882701" w:rsidRPr="00110ECD" w:rsidRDefault="00882701" w:rsidP="00882701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882701" w:rsidRPr="00110ECD" w14:paraId="287340F7" w14:textId="77777777" w:rsidTr="00110ECD">
        <w:trPr>
          <w:trHeight w:val="6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7F284E2" w14:textId="77777777" w:rsidR="00882701" w:rsidRPr="00110ECD" w:rsidRDefault="00882701" w:rsidP="00882701">
            <w:pPr>
              <w:pStyle w:val="TableParagraph"/>
              <w:numPr>
                <w:ilvl w:val="0"/>
                <w:numId w:val="18"/>
              </w:numPr>
              <w:ind w:right="277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7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DE0C664" w14:textId="77777777" w:rsidR="00882701" w:rsidRPr="00110ECD" w:rsidRDefault="00AE26E4" w:rsidP="00F54BC8">
            <w:pPr>
              <w:pStyle w:val="TableParagraph"/>
              <w:ind w:left="108" w:right="62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110ECD">
              <w:rPr>
                <w:rFonts w:ascii="Calibri" w:hAnsi="Calibri" w:cs="Calibri"/>
                <w:sz w:val="24"/>
                <w:szCs w:val="24"/>
              </w:rPr>
              <w:t>Informațiile</w:t>
            </w:r>
            <w:r w:rsidR="00882701" w:rsidRPr="00110ECD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="00882701" w:rsidRPr="00110ECD">
              <w:rPr>
                <w:rFonts w:ascii="Calibri" w:hAnsi="Calibri" w:cs="Calibri"/>
                <w:color w:val="000000"/>
                <w:sz w:val="24"/>
                <w:szCs w:val="24"/>
              </w:rPr>
              <w:t xml:space="preserve">privind </w:t>
            </w:r>
            <w:r w:rsidR="00882701" w:rsidRPr="00110ECD">
              <w:rPr>
                <w:rFonts w:ascii="Calibri" w:hAnsi="Calibri" w:cs="Calibri"/>
                <w:sz w:val="24"/>
                <w:szCs w:val="24"/>
              </w:rPr>
              <w:t xml:space="preserve"> Imunizarea față de schimbările climatice – realizată în cadrul </w:t>
            </w:r>
            <w:r w:rsidRPr="00110ECD">
              <w:rPr>
                <w:rFonts w:ascii="Calibri" w:hAnsi="Calibri" w:cs="Calibri"/>
                <w:sz w:val="24"/>
                <w:szCs w:val="24"/>
              </w:rPr>
              <w:t>documentației</w:t>
            </w:r>
            <w:r w:rsidR="00882701" w:rsidRPr="00110ECD">
              <w:rPr>
                <w:rFonts w:ascii="Calibri" w:hAnsi="Calibri" w:cs="Calibri"/>
                <w:sz w:val="24"/>
                <w:szCs w:val="24"/>
              </w:rPr>
              <w:t xml:space="preserve"> tehnice,  în conformitate cu cerințele din Comunicarea Comisiei Europene privind Orientările tehnice referitoare la imunizarea infrastructurii la schimbările climatice în perioada 2021-2027 publicate la 16 septembrie 2021 (2021/C 373/01) sunt complete, corecte si coerente.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327C093" w14:textId="77777777" w:rsidR="00882701" w:rsidRPr="00110ECD" w:rsidRDefault="00882701" w:rsidP="00882701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7137D7F" w14:textId="77777777" w:rsidR="00882701" w:rsidRPr="00110ECD" w:rsidRDefault="00882701" w:rsidP="00882701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1C276E2" w14:textId="77777777" w:rsidR="00882701" w:rsidRPr="00110ECD" w:rsidRDefault="00882701" w:rsidP="00882701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0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C579EC8" w14:textId="77777777" w:rsidR="00882701" w:rsidRPr="00110ECD" w:rsidRDefault="00882701" w:rsidP="00882701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14:paraId="68900331" w14:textId="77777777" w:rsidR="009945D9" w:rsidRPr="00110ECD" w:rsidRDefault="009945D9" w:rsidP="00FE4BED">
      <w:pPr>
        <w:rPr>
          <w:rFonts w:ascii="Calibri" w:hAnsi="Calibri" w:cs="Calibri"/>
        </w:rPr>
      </w:pPr>
    </w:p>
    <w:p w14:paraId="77D7693B" w14:textId="77777777" w:rsidR="009945D9" w:rsidRPr="00110ECD" w:rsidRDefault="009945D9" w:rsidP="00FE4BED">
      <w:pPr>
        <w:rPr>
          <w:rFonts w:ascii="Calibri" w:hAnsi="Calibri" w:cs="Calibri"/>
        </w:rPr>
      </w:pPr>
      <w:r w:rsidRPr="00110ECD">
        <w:rPr>
          <w:rFonts w:ascii="Calibri" w:hAnsi="Calibri" w:cs="Calibri"/>
        </w:rPr>
        <w:t xml:space="preserve">În cazul bifării cu NU la oricare din criterii proiectul se respinge. </w:t>
      </w:r>
    </w:p>
    <w:p w14:paraId="1DECF4FF" w14:textId="77777777" w:rsidR="009945D9" w:rsidRPr="00110ECD" w:rsidRDefault="009945D9" w:rsidP="00FE4BED">
      <w:pPr>
        <w:rPr>
          <w:rFonts w:ascii="Calibri" w:hAnsi="Calibri" w:cs="Calibri"/>
        </w:rPr>
      </w:pPr>
    </w:p>
    <w:p w14:paraId="267F9828" w14:textId="77777777" w:rsidR="009945D9" w:rsidRPr="00110ECD" w:rsidRDefault="009945D9" w:rsidP="00FE4BED">
      <w:pPr>
        <w:rPr>
          <w:rFonts w:ascii="Calibri" w:hAnsi="Calibri" w:cs="Calibri"/>
        </w:rPr>
      </w:pPr>
    </w:p>
    <w:p w14:paraId="07FCEEE2" w14:textId="77777777" w:rsidR="00F5775A" w:rsidRPr="00110ECD" w:rsidRDefault="009945D9" w:rsidP="0026634B">
      <w:pPr>
        <w:jc w:val="both"/>
        <w:rPr>
          <w:rFonts w:ascii="Calibri" w:hAnsi="Calibri" w:cs="Calibri"/>
        </w:rPr>
      </w:pPr>
      <w:r w:rsidRPr="00110ECD">
        <w:rPr>
          <w:rFonts w:ascii="Calibri" w:hAnsi="Calibri" w:cs="Calibri"/>
        </w:rPr>
        <w:t>Se pot formula recomandări (cu precizarea explicita a momentului prevăzut pentru soluționarea acestora) cu excepția criteriilor 5 și/sau 9 (oricare din cele dou</w:t>
      </w:r>
      <w:r w:rsidR="0026634B">
        <w:rPr>
          <w:rFonts w:ascii="Calibri" w:hAnsi="Calibri" w:cs="Calibri"/>
        </w:rPr>
        <w:t>ă</w:t>
      </w:r>
      <w:r w:rsidRPr="00110ECD">
        <w:rPr>
          <w:rFonts w:ascii="Calibri" w:hAnsi="Calibri" w:cs="Calibri"/>
        </w:rPr>
        <w:t>, sau ambele simultan) din cadrul Secțiunii II.</w:t>
      </w:r>
    </w:p>
    <w:sectPr w:rsidR="00F5775A" w:rsidRPr="00110ECD" w:rsidSect="00EB418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701" w:right="1106" w:bottom="1985" w:left="1247" w:header="936" w:footer="68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B5D875" w14:textId="77777777" w:rsidR="002A6070" w:rsidRDefault="002A6070">
      <w:r>
        <w:separator/>
      </w:r>
    </w:p>
  </w:endnote>
  <w:endnote w:type="continuationSeparator" w:id="0">
    <w:p w14:paraId="2D51CA0E" w14:textId="77777777" w:rsidR="002A6070" w:rsidRDefault="002A60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FFDA0" w14:textId="77777777" w:rsidR="00AB1C30" w:rsidRDefault="00AB1C30">
    <w:pPr>
      <w:pStyle w:val="Subsol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210"/>
    </w:tblGrid>
    <w:tr w:rsidR="002B3BB9" w14:paraId="44D34710" w14:textId="77777777">
      <w:trPr>
        <w:cantSplit/>
        <w:trHeight w:hRule="exact" w:val="340"/>
        <w:hidden/>
      </w:trPr>
      <w:tc>
        <w:tcPr>
          <w:tcW w:w="9210" w:type="dxa"/>
        </w:tcPr>
        <w:p w14:paraId="3B68F6DD" w14:textId="77777777" w:rsidR="002B3BB9" w:rsidRDefault="002B3BB9">
          <w:pPr>
            <w:pStyle w:val="Subsol"/>
            <w:rPr>
              <w:vanish/>
              <w:sz w:val="20"/>
            </w:rPr>
          </w:pPr>
        </w:p>
      </w:tc>
    </w:tr>
  </w:tbl>
  <w:p w14:paraId="785A154A" w14:textId="77777777" w:rsidR="00F12E7F" w:rsidRDefault="00CE7CA0" w:rsidP="00F12E7F">
    <w:pPr>
      <w:pStyle w:val="Subsol"/>
    </w:pPr>
    <w:r>
      <w:rPr>
        <w:lang w:val="en-US" w:eastAsia="en-US"/>
      </w:rPr>
      <w:drawing>
        <wp:anchor distT="0" distB="0" distL="114300" distR="114300" simplePos="0" relativeHeight="251658240" behindDoc="0" locked="0" layoutInCell="1" allowOverlap="1" wp14:anchorId="775C09EA" wp14:editId="20F54714">
          <wp:simplePos x="0" y="0"/>
          <wp:positionH relativeFrom="column">
            <wp:posOffset>2227580</wp:posOffset>
          </wp:positionH>
          <wp:positionV relativeFrom="paragraph">
            <wp:posOffset>-504190</wp:posOffset>
          </wp:positionV>
          <wp:extent cx="1952625" cy="156845"/>
          <wp:effectExtent l="0" t="0" r="0" b="0"/>
          <wp:wrapNone/>
          <wp:docPr id="34" name="Picture 34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4" descr="Untitl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lang w:val="en-US" w:eastAsia="en-US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7CB4817C" wp14:editId="33D86D3B">
              <wp:simplePos x="0" y="0"/>
              <wp:positionH relativeFrom="column">
                <wp:posOffset>304165</wp:posOffset>
              </wp:positionH>
              <wp:positionV relativeFrom="paragraph">
                <wp:posOffset>-23495</wp:posOffset>
              </wp:positionV>
              <wp:extent cx="2390140" cy="309245"/>
              <wp:effectExtent l="0" t="0" r="1270" b="0"/>
              <wp:wrapNone/>
              <wp:docPr id="10" name="Text Box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309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20AA4A7" w14:textId="77777777" w:rsidR="00F12E7F" w:rsidRPr="00C9311C" w:rsidRDefault="00F12E7F" w:rsidP="00F12E7F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Autoritate de Management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3" o:spid="_x0000_s1041" type="#_x0000_t202" style="position:absolute;margin-left:23.95pt;margin-top:-1.85pt;width:188.2pt;height:24.3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" filled="f" stroked="f">
              <v:textbox>
                <w:txbxContent>
                  <w:p w:rsidR="00F12E7F" w:rsidRPr="00C9311C" w:rsidRDefault="00F12E7F" w:rsidP="00F12E7F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Autoritate de Management </w:t>
                    </w:r>
                  </w:p>
                </w:txbxContent>
              </v:textbox>
            </v:shape>
          </w:pict>
        </mc:Fallback>
      </mc:AlternateContent>
    </w:r>
    <w:r>
      <w:rPr>
        <w:lang w:val="en-US" w:eastAsia="en-US"/>
      </w:rPr>
      <mc:AlternateContent>
        <mc:Choice Requires="wpg">
          <w:drawing>
            <wp:anchor distT="0" distB="0" distL="114300" distR="114300" simplePos="0" relativeHeight="251656192" behindDoc="0" locked="0" layoutInCell="1" allowOverlap="1" wp14:anchorId="10E33B97" wp14:editId="7871CA72">
              <wp:simplePos x="0" y="0"/>
              <wp:positionH relativeFrom="column">
                <wp:posOffset>-534035</wp:posOffset>
              </wp:positionH>
              <wp:positionV relativeFrom="paragraph">
                <wp:posOffset>-137795</wp:posOffset>
              </wp:positionV>
              <wp:extent cx="3075940" cy="778510"/>
              <wp:effectExtent l="0" t="0" r="1270" b="0"/>
              <wp:wrapNone/>
              <wp:docPr id="7" name="Group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778510"/>
                        <a:chOff x="406" y="15495"/>
                        <a:chExt cx="4844" cy="1226"/>
                      </a:xfrm>
                    </wpg:grpSpPr>
                    <pic:pic xmlns:pic="http://schemas.openxmlformats.org/drawingml/2006/picture">
                      <pic:nvPicPr>
                        <pic:cNvPr id="8" name="Picture 31" descr="LOGO_romana_bun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9" name="Text Box 32"/>
                      <wps:cNvSpPr txBox="1">
                        <a:spLocks noChangeArrowheads="1"/>
                      </wps:cNvSpPr>
                      <wps:spPr bwMode="auto">
                        <a:xfrm>
                          <a:off x="1741" y="16024"/>
                          <a:ext cx="3509" cy="6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988A5C7" w14:textId="77777777" w:rsidR="00F12E7F" w:rsidRPr="00F914B7" w:rsidRDefault="00F12E7F" w:rsidP="00F12E7F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30" o:spid="_x0000_s1042" style="position:absolute;margin-left:-42.05pt;margin-top:-10.85pt;width:242.2pt;height:61.3pt;z-index:251656192" coordorigin="406,15495" coordsize="4844,12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CZiI3mdojtk6usFZq+N6fBvXF+uv5uiI+9Gy63HTop5c+bqBR6&#10;viWp1e8ZL7Un5FeiELLqcmXotbaO6OoERyAAaPwcycrS5MfzbLDh1t8Vq90gt0s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CZiI3mdojtOrrBV6zjenwb1w/rr+b&#10;3sfejZtbjp0U8ufN1Ao9XxDU6yf1t/J+ZXohBy6jJm99bo7o6gRXMAAAAFx4OZNtTkx7++rv/BL4&#10;dbbJavfANEs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BW63jO&#10;n0+9cc87k7o6o+9HzazHj6K+VbzdQKLV8R1GsmecvMU+ZXohBy6jJmnyrbR3R1AiOQAAAAAAAncH&#10;yc3xLF3W8mXbR25Oor5+gGsWo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IWu4np9HExaeXk+ZXr+/ucc2px4eiZ3t3QCg1vFNRrN6zbkY/mV/PvQM2qyZujfk17oBBcQ&#10;AAAAAAAAAHTT35vUY7/NtEvWOeTkrPdINrE7xE965jpgH0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Bx1Oqw6WnKzZIr3R2z6IeMmWmKu97RAKDXcbzZ96YP1WPv+VPsQc2t&#10;vfeMfk1/EFWig+AAAAAAAAAAAAANnocnO6PDfvrC4wW5WGlu+Ad3s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B8tatKza0xWsdczPU+TMRG8ztAKbXcdrXfHpI5U/vJ6vuRM+ui&#10;N64umfnSCiy5cma83y3m9p7ZlBte17cq0zM+cHh8AAAAAAAAAAAAAAAGp4Fk5fDqx21mYWehtytP&#10;Ed07AsUg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EHX8VwaLev7TL8yJ6vTP&#10;Y4Z9VTD0e+t3QDO63X59bffJbavZSOqFfmz3zT5U9HZEdQIrmAAAAAAAAAAAAAAAAAAvvBrJ5ObH&#10;54sncOt0Xr94LxN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eM2bHgxzky2itY6&#10;5l5vetKza07RAKDX8cyZd8el3x0+d8qfYg59ba+9cXkx39sgqJmZneZ3lE6wfAAAAAAAAAAAAAAA&#10;AAAAAWng/k5GvmvZespOgttn274Bplk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C&#10;u4hxfDpN6U2yZe6OqPSj6jV0xeTXyr93cDO6rV5tXk5ea2/dEdUK/LlvltvefuBweAAAAAAAAAAA&#10;AAAAAAAAAAAErhuTmtfhtv8AK2dNNbk56T5wbBbg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PGXLTDjnJktFax1zL5a1aVm1p2iO0FBxHjd82+PS70p227Z9iBqNbN/Jxb1r39sgqEQHwAA&#10;AAAAAAAAAAAAAAAAAAAAAHqluRetu6dyJ2tE9wNtjtF8dbR2xErqs71ie+Aen0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RNdxHDoq+XPKyT1Ujrn2OWfUUwx09NuyIBmdbrs2tycrLbasdVI&#10;6oVubPfNbe09HZHZAIzmAAAAAAAAAAAAAAAAAAAAAAAAAAANfwrJznDsM9sV2W2ltytPSfNsCW6g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c9RijNp8mKflVmHnJXl47V74BirRNbTWeuJ2U0xtMwD4AAAAAAAAAAAAAAA&#10;AAAAAAAAAAAAAAAAAAvfBvJ05sfosm8Ot7+v3gvU4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CLxPDz+gy026YjlR9zlqacvBePNuDIKkHwAAAAAAAAAAAAAAAAAAAAAA&#10;AAAAAAAAAH2szW0THXE7kTtO4NtgvzmGl47axK5pPKpWe+Ae3o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1" o:spid="_x0000_s1043" type="#_x0000_t75" alt="LOGO_romana_bun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">
                <v:imagedata r:id="rId3" o:title="LOGO_romana_bun"/>
                <o:lock v:ext="edit" aspectratio="f"/>
              </v:shape>
              <v:shape id="Text Box 32" o:spid="_x0000_s1044" type="#_x0000_t202" style="position:absolute;left:1741;top:16024;width:3509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" filled="f" stroked="f">
                <v:textbox>
                  <w:txbxContent>
                    <w:p w:rsidR="00F12E7F" w:rsidRPr="00F914B7" w:rsidRDefault="00F12E7F" w:rsidP="00F12E7F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lang w:val="en-US" w:eastAsia="en-US"/>
      </w:rPr>
      <mc:AlternateContent>
        <mc:Choice Requires="wps">
          <w:drawing>
            <wp:anchor distT="0" distB="0" distL="114300" distR="114300" simplePos="0" relativeHeight="251654144" behindDoc="0" locked="0" layoutInCell="1" allowOverlap="1" wp14:anchorId="40707944" wp14:editId="35E8F74D">
              <wp:simplePos x="0" y="0"/>
              <wp:positionH relativeFrom="column">
                <wp:posOffset>3950970</wp:posOffset>
              </wp:positionH>
              <wp:positionV relativeFrom="paragraph">
                <wp:posOffset>-27305</wp:posOffset>
              </wp:positionV>
              <wp:extent cx="2744470" cy="645160"/>
              <wp:effectExtent l="0" t="1270" r="635" b="1270"/>
              <wp:wrapNone/>
              <wp:docPr id="6" name="Text Box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6C50393" w14:textId="77777777" w:rsidR="00F12E7F" w:rsidRDefault="00F12E7F" w:rsidP="00F12E7F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7F271490" w14:textId="77777777" w:rsidR="00F12E7F" w:rsidRDefault="00F12E7F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-mail: </w:t>
                          </w:r>
                          <w:hyperlink r:id="rId4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Tel.: 0258-818616 </w:t>
                          </w:r>
                        </w:p>
                        <w:p w14:paraId="194CC363" w14:textId="77777777" w:rsidR="00F12E7F" w:rsidRPr="00FA2B09" w:rsidRDefault="00275DCC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11</w:t>
                          </w:r>
                          <w:r w:rsidR="00F12E7F"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="00F12E7F"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8" o:spid="_x0000_s1045" type="#_x0000_t202" style="position:absolute;margin-left:311.1pt;margin-top:-2.15pt;width:216.1pt;height:50.8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" stroked="f">
              <v:stroke dashstyle="1 1" endcap="round"/>
              <v:textbox>
                <w:txbxContent>
                  <w:p w:rsidR="00F12E7F" w:rsidRDefault="00F12E7F" w:rsidP="00F12E7F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:rsidR="00F12E7F" w:rsidRDefault="00F12E7F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-mail: </w:t>
                    </w:r>
                    <w:hyperlink r:id="rId5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Tel.: 0258-818616 </w:t>
                    </w:r>
                  </w:p>
                  <w:p w:rsidR="00F12E7F" w:rsidRPr="00FA2B09" w:rsidRDefault="00275DCC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11</w:t>
                    </w:r>
                    <w:r w:rsidR="00F12E7F"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="00F12E7F"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lang w:val="en-US" w:eastAsia="en-US"/>
      </w:rPr>
      <w:drawing>
        <wp:anchor distT="0" distB="0" distL="114300" distR="114300" simplePos="0" relativeHeight="251655168" behindDoc="0" locked="0" layoutInCell="1" allowOverlap="1" wp14:anchorId="45641765" wp14:editId="2BE2500A">
          <wp:simplePos x="0" y="0"/>
          <wp:positionH relativeFrom="column">
            <wp:posOffset>-810895</wp:posOffset>
          </wp:positionH>
          <wp:positionV relativeFrom="paragraph">
            <wp:posOffset>-236855</wp:posOffset>
          </wp:positionV>
          <wp:extent cx="7983220" cy="107315"/>
          <wp:effectExtent l="0" t="0" r="0" b="0"/>
          <wp:wrapNone/>
          <wp:docPr id="29" name="Picture 29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 descr="Banda colorata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3220" cy="107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2EFA7FA" w14:textId="77777777" w:rsidR="002B3BB9" w:rsidRDefault="002B3BB9">
    <w:pPr>
      <w:pStyle w:val="Subsol"/>
      <w:rPr>
        <w:sz w:val="1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8E385B" w14:textId="77777777" w:rsidR="00072DDE" w:rsidRDefault="00CE7CA0">
    <w:pPr>
      <w:pStyle w:val="Subsol"/>
    </w:pPr>
    <w:r>
      <w:rPr>
        <w:lang w:val="en-US" w:eastAsia="en-US"/>
      </w:rPr>
      <w:drawing>
        <wp:anchor distT="0" distB="0" distL="114300" distR="114300" simplePos="0" relativeHeight="251653120" behindDoc="0" locked="0" layoutInCell="1" allowOverlap="1" wp14:anchorId="0664C755" wp14:editId="633FAD0B">
          <wp:simplePos x="0" y="0"/>
          <wp:positionH relativeFrom="column">
            <wp:posOffset>2227580</wp:posOffset>
          </wp:positionH>
          <wp:positionV relativeFrom="paragraph">
            <wp:posOffset>-504190</wp:posOffset>
          </wp:positionV>
          <wp:extent cx="1952625" cy="156845"/>
          <wp:effectExtent l="0" t="0" r="0" b="0"/>
          <wp:wrapNone/>
          <wp:docPr id="27" name="Picture 27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7" descr="Untitl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lang w:val="en-US" w:eastAsia="en-US"/>
      </w:rPr>
      <mc:AlternateContent>
        <mc:Choice Requires="wps">
          <w:drawing>
            <wp:anchor distT="0" distB="0" distL="114300" distR="114300" simplePos="0" relativeHeight="251652096" behindDoc="0" locked="0" layoutInCell="1" allowOverlap="1" wp14:anchorId="1CDE5C6F" wp14:editId="198CD536">
              <wp:simplePos x="0" y="0"/>
              <wp:positionH relativeFrom="column">
                <wp:posOffset>304165</wp:posOffset>
              </wp:positionH>
              <wp:positionV relativeFrom="paragraph">
                <wp:posOffset>-23495</wp:posOffset>
              </wp:positionV>
              <wp:extent cx="2390140" cy="309245"/>
              <wp:effectExtent l="0" t="0" r="1270" b="0"/>
              <wp:wrapNone/>
              <wp:docPr id="5" name="Text 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309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3F23B39" w14:textId="77777777" w:rsidR="00643AC4" w:rsidRPr="00C9311C" w:rsidRDefault="00643AC4" w:rsidP="00643AC4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Autoritate de Management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6" o:spid="_x0000_s1046" type="#_x0000_t202" style="position:absolute;margin-left:23.95pt;margin-top:-1.85pt;width:188.2pt;height:24.3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" filled="f" stroked="f">
              <v:textbox>
                <w:txbxContent>
                  <w:p w:rsidR="00643AC4" w:rsidRPr="00C9311C" w:rsidRDefault="00643AC4" w:rsidP="00643AC4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Autoritate de Management </w:t>
                    </w:r>
                  </w:p>
                </w:txbxContent>
              </v:textbox>
            </v:shape>
          </w:pict>
        </mc:Fallback>
      </mc:AlternateContent>
    </w:r>
    <w:r>
      <w:rPr>
        <w:lang w:val="en-US" w:eastAsia="en-US"/>
      </w:rPr>
      <mc:AlternateContent>
        <mc:Choice Requires="wpg">
          <w:drawing>
            <wp:anchor distT="0" distB="0" distL="114300" distR="114300" simplePos="0" relativeHeight="251651072" behindDoc="0" locked="0" layoutInCell="1" allowOverlap="1" wp14:anchorId="4ADC25A6" wp14:editId="7A9D3182">
              <wp:simplePos x="0" y="0"/>
              <wp:positionH relativeFrom="column">
                <wp:posOffset>-534035</wp:posOffset>
              </wp:positionH>
              <wp:positionV relativeFrom="paragraph">
                <wp:posOffset>-137795</wp:posOffset>
              </wp:positionV>
              <wp:extent cx="3075940" cy="778510"/>
              <wp:effectExtent l="0" t="0" r="1270" b="0"/>
              <wp:wrapNone/>
              <wp:docPr id="2" name="Group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778510"/>
                        <a:chOff x="406" y="15495"/>
                        <a:chExt cx="4844" cy="1226"/>
                      </a:xfrm>
                    </wpg:grpSpPr>
                    <pic:pic xmlns:pic="http://schemas.openxmlformats.org/drawingml/2006/picture">
                      <pic:nvPicPr>
                        <pic:cNvPr id="3" name="Picture 24" descr="LOGO_romana_bun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Text Box 25"/>
                      <wps:cNvSpPr txBox="1">
                        <a:spLocks noChangeArrowheads="1"/>
                      </wps:cNvSpPr>
                      <wps:spPr bwMode="auto">
                        <a:xfrm>
                          <a:off x="1741" y="16024"/>
                          <a:ext cx="3509" cy="6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BCD409D" w14:textId="77777777" w:rsidR="00643AC4" w:rsidRPr="00F914B7" w:rsidRDefault="00643AC4" w:rsidP="00643AC4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23" o:spid="_x0000_s1047" style="position:absolute;margin-left:-42.05pt;margin-top:-10.85pt;width:242.2pt;height:61.3pt;z-index:251651072" coordorigin="406,15495" coordsize="4844,12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JmIjeZ2iO2Tq6wVmr43p8G9cX66/m6Ij70bLrcdOinlz5uoFHq+&#10;JanV7xkvtSfkV6IQsupyZei1to7o6gRHIABo/BzJytLkx/NssOHW3xWr3SC3Sw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JmIjeZ2iO06usFXrON6fBvXD+uv5ve&#10;x96Nm1uOnRTy583UCj1fENTrJ/W38n5leiEHLqMmb31ujujqBFcwAAAAXHg5k21OTHv76u/8Evh1&#10;tslq98A0Sw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FbreM6f&#10;T71xzzuTujqj70fNrMePor5VvN1AotXxHUayZ5y8xT5leiEHLqMmafKttHdHUCI5AAAAAAACdwfJ&#10;zfEsXdbyZdtHbk6ivn6Aaxag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ha7ien0cTFp5eT5lev7+5xzanHh6Jne3dAKDW8U1Gs3rNuRj+ZX8+9AzarJm6N+TXugEFxAA&#10;AAAAAAAAdNPfm9Rjv820S9Y55OSs90g2sTvET3rmOmAfQ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HHU6rDpacrNkivdHbPoh4yZaYq73tEAoNdxvNn3pg/VY+/5U+xBza29&#10;94x+TX8QVaKD4AAAAAAAAAAAAA2ehyc7o8N++sLjBblYaW74B3ew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Hy1q0rNrTFax1zM9T5MxEbzO0Aptdx2td8ekjlT+8nq+5Ez66I3&#10;ri6Z+dIKLLlyZrzfLeb2ntmUG17XtyrTMz5weHwAAAAAAAAAAAAAAAangWTl8OrHbWZhZ6G3K08R&#10;3TsCxS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QdfxXBot6/tMvzInq9M9j&#10;hn1VMPR763dAM7rdfn1t98ltq9lI6oV+bPfNPlT0dkR1AiuYAAAAAAAAAAAAAAAAAC+8Gsnk5sfn&#10;iydw63Rev3gvE0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B4zZseDHOTLaK1jrm&#10;Xm960rNrTtEAoNfxzJl3x6XfHT53yp9iDn1tr71xeTHf2yComZmd5neUTrB8AAAAAAAAAAAAAAAA&#10;AAABaeD+Tka+a9l6yk6C22fbvgGmWQ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K7&#10;iHF8Ok3pTbJl7o6o9KPqNXTF5NfKv3dwM7qtXm1eTl5rb90R1Qr8uW+W295+4HB4AAAAAAAAAAAA&#10;AAAAAAAAAASuG5Oa1+G2/wArZ001uTnpPnBsFu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8ZctMOOcmS0VrHXMvlrVpWbWnaI7QUHEeN3zb49LvSnbbtn2IGo1s38nFvWvf2yCoRAfAAAA&#10;AAAAAAAAAAAAAAAAAAAAeqW5F627p3Ina0T3A22O0Xx1tHbESuqzvWJ74B6fQ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BE13EcOir5c8rJPVSOufY5Z9RTDHT027IgGZ1uuza3Jysttqx1Ujq&#10;hW5s981t7T0dkdkAjOYAAAAAAAAAAAAAAAAAAAAAAAAAAA1/CsnOcOwz2xXZbaW3K09J82wJbq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IvE8PP6DLTbpiOVH3OWppy8F4824MgqQfAAAAAAAAAAAAAAAAAAAAAAAA&#10;AAAAAAAAfazNbRMdcTuRO07g22C/OYaXjtrErmk8qlZ74B7eg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4" o:spid="_x0000_s1048" type="#_x0000_t75" alt="LOGO_romana_bun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">
                <v:imagedata r:id="rId3" o:title="LOGO_romana_bun"/>
                <o:lock v:ext="edit" aspectratio="f"/>
              </v:shape>
              <v:shape id="Text Box 25" o:spid="_x0000_s1049" type="#_x0000_t202" style="position:absolute;left:1741;top:16024;width:3509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" filled="f" stroked="f">
                <v:textbox>
                  <w:txbxContent>
                    <w:p w:rsidR="00643AC4" w:rsidRPr="00F914B7" w:rsidRDefault="00643AC4" w:rsidP="00643AC4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lang w:val="en-US" w:eastAsia="en-US"/>
      </w:rPr>
      <mc:AlternateContent>
        <mc:Choice Requires="wps">
          <w:drawing>
            <wp:anchor distT="0" distB="0" distL="114300" distR="114300" simplePos="0" relativeHeight="251649024" behindDoc="0" locked="0" layoutInCell="1" allowOverlap="1" wp14:anchorId="7B81511E" wp14:editId="2B11E6B5">
              <wp:simplePos x="0" y="0"/>
              <wp:positionH relativeFrom="column">
                <wp:posOffset>3950970</wp:posOffset>
              </wp:positionH>
              <wp:positionV relativeFrom="paragraph">
                <wp:posOffset>-27305</wp:posOffset>
              </wp:positionV>
              <wp:extent cx="2744470" cy="645160"/>
              <wp:effectExtent l="0" t="1270" r="635" b="1270"/>
              <wp:wrapNone/>
              <wp:docPr id="1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45E047C" w14:textId="77777777" w:rsidR="0009018B" w:rsidRDefault="0009018B" w:rsidP="0009018B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55DEF013" w14:textId="77777777" w:rsidR="0009018B" w:rsidRDefault="0009018B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-mail: </w:t>
                          </w:r>
                          <w:hyperlink r:id="rId4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Tel.: 0258-818616 </w:t>
                          </w:r>
                        </w:p>
                        <w:p w14:paraId="64ACD973" w14:textId="77777777" w:rsidR="0009018B" w:rsidRPr="00FA2B09" w:rsidRDefault="0009018B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</w:t>
                          </w:r>
                          <w:r w:rsidR="00275DCC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, 11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8" o:spid="_x0000_s1050" type="#_x0000_t202" style="position:absolute;margin-left:311.1pt;margin-top:-2.15pt;width:216.1pt;height:50.8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" stroked="f">
              <v:stroke dashstyle="1 1" endcap="round"/>
              <v:textbox>
                <w:txbxContent>
                  <w:p w:rsidR="0009018B" w:rsidRDefault="0009018B" w:rsidP="0009018B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:rsidR="0009018B" w:rsidRDefault="0009018B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-mail: </w:t>
                    </w:r>
                    <w:hyperlink r:id="rId5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Tel.: 0258-818616 </w:t>
                    </w:r>
                  </w:p>
                  <w:p w:rsidR="0009018B" w:rsidRPr="00FA2B09" w:rsidRDefault="0009018B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</w:t>
                    </w:r>
                    <w:r w:rsidR="00275DCC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, 11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lang w:val="en-US" w:eastAsia="en-US"/>
      </w:rPr>
      <w:drawing>
        <wp:anchor distT="0" distB="0" distL="114300" distR="114300" simplePos="0" relativeHeight="251650048" behindDoc="0" locked="0" layoutInCell="1" allowOverlap="1" wp14:anchorId="68CC7C80" wp14:editId="07D13709">
          <wp:simplePos x="0" y="0"/>
          <wp:positionH relativeFrom="column">
            <wp:posOffset>-810895</wp:posOffset>
          </wp:positionH>
          <wp:positionV relativeFrom="paragraph">
            <wp:posOffset>-236855</wp:posOffset>
          </wp:positionV>
          <wp:extent cx="7983220" cy="107315"/>
          <wp:effectExtent l="0" t="0" r="0" b="0"/>
          <wp:wrapNone/>
          <wp:docPr id="19" name="Picture 19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" descr="Banda colorata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3220" cy="107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B1C0D4" w14:textId="77777777" w:rsidR="002A6070" w:rsidRDefault="002A6070">
      <w:r>
        <w:separator/>
      </w:r>
    </w:p>
  </w:footnote>
  <w:footnote w:type="continuationSeparator" w:id="0">
    <w:p w14:paraId="27D827D0" w14:textId="77777777" w:rsidR="002A6070" w:rsidRDefault="002A60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855024" w14:textId="15A16498" w:rsidR="00AB1C30" w:rsidRDefault="00AB1C30">
    <w:pPr>
      <w:pStyle w:val="Antet"/>
    </w:pPr>
    <w:r>
      <w:pict w14:anchorId="1A143E2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20922516" o:spid="_x0000_s1026" type="#_x0000_t136" style="position:absolute;margin-left:0;margin-top:0;width:561.15pt;height:112.2pt;rotation:315;z-index:-251645952;mso-position-horizontal:center;mso-position-horizontal-relative:margin;mso-position-vertical:center;mso-position-vertical-relative:margin" o:allowincell="f" fillcolor="silver" stroked="f">
          <v:fill opacity=".5"/>
          <v:textpath style="font-family:&quot;Arial Narrow&quot;;font-size:1pt" string="CONSULTAR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1F9529" w14:textId="17ABA652" w:rsidR="00841C6A" w:rsidRPr="00841C6A" w:rsidRDefault="00AB1C30" w:rsidP="00841C6A">
    <w:pPr>
      <w:spacing w:line="330" w:lineRule="auto"/>
      <w:rPr>
        <w:rFonts w:ascii="Calibri" w:hAnsi="Calibri" w:cs="Calibri"/>
        <w:color w:val="808080"/>
        <w:spacing w:val="20"/>
        <w:sz w:val="22"/>
        <w:szCs w:val="22"/>
      </w:rPr>
    </w:pPr>
    <w:r>
      <w:pict w14:anchorId="62E21E2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20922517" o:spid="_x0000_s1027" type="#_x0000_t136" style="position:absolute;margin-left:0;margin-top:0;width:561.15pt;height:112.2pt;rotation:315;z-index:-251643904;mso-position-horizontal:center;mso-position-horizontal-relative:margin;mso-position-vertical:center;mso-position-vertical-relative:margin" o:allowincell="f" fillcolor="silver" stroked="f">
          <v:fill opacity=".5"/>
          <v:textpath style="font-family:&quot;Arial Narrow&quot;;font-size:1pt" string="CONSULTARE"/>
        </v:shape>
      </w:pict>
    </w:r>
    <w:r w:rsidR="00CE7CA0" w:rsidRPr="00841C6A">
      <w:rPr>
        <w:rFonts w:ascii="Calibri" w:hAnsi="Calibri" w:cs="Calibri"/>
        <w:sz w:val="22"/>
        <w:szCs w:val="22"/>
      </w:rPr>
      <mc:AlternateContent>
        <mc:Choice Requires="wpg">
          <w:drawing>
            <wp:anchor distT="0" distB="0" distL="114300" distR="114300" simplePos="0" relativeHeight="251666432" behindDoc="0" locked="0" layoutInCell="1" allowOverlap="1" wp14:anchorId="7464D2F7" wp14:editId="5AFE3A00">
              <wp:simplePos x="0" y="0"/>
              <wp:positionH relativeFrom="column">
                <wp:posOffset>7953375</wp:posOffset>
              </wp:positionH>
              <wp:positionV relativeFrom="paragraph">
                <wp:posOffset>-276225</wp:posOffset>
              </wp:positionV>
              <wp:extent cx="1400175" cy="685800"/>
              <wp:effectExtent l="0" t="0" r="0" b="0"/>
              <wp:wrapNone/>
              <wp:docPr id="24" name="Group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400175" cy="685800"/>
                        <a:chOff x="8582" y="501"/>
                        <a:chExt cx="2205" cy="1080"/>
                      </a:xfrm>
                    </wpg:grpSpPr>
                    <wps:wsp>
                      <wps:cNvPr id="25" name="Text Box 13"/>
                      <wps:cNvSpPr txBox="1">
                        <a:spLocks noChangeArrowheads="1"/>
                      </wps:cNvSpPr>
                      <wps:spPr bwMode="auto">
                        <a:xfrm>
                          <a:off x="8627" y="501"/>
                          <a:ext cx="2160" cy="1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0390367" w14:textId="77777777" w:rsidR="00841C6A" w:rsidRDefault="00841C6A" w:rsidP="00841C6A">
                            <w:pPr>
                              <w:spacing w:line="330" w:lineRule="auto"/>
                            </w:pPr>
                          </w:p>
                          <w:p w14:paraId="26444390" w14:textId="77777777" w:rsidR="00841C6A" w:rsidRPr="00851382" w:rsidRDefault="00841C6A" w:rsidP="00841C6A">
                            <w:pPr>
                              <w:pStyle w:val="Titlu3"/>
                              <w:spacing w:before="0" w:after="0" w:line="330" w:lineRule="auto"/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</w:pPr>
                            <w:r w:rsidRPr="00851382"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  <w:t>ADR CENTRU</w:t>
                            </w:r>
                          </w:p>
                        </w:txbxContent>
                      </wps:txbx>
                      <wps:bodyPr rot="0" vert="horz" wrap="square" lIns="72000" tIns="0" rIns="252000" bIns="0" anchor="t" anchorCtr="0" upright="1">
                        <a:noAutofit/>
                      </wps:bodyPr>
                    </wps:wsp>
                    <wps:wsp>
                      <wps:cNvPr id="26" name="Line 14"/>
                      <wps:cNvCnPr>
                        <a:cxnSpLocks noChangeShapeType="1"/>
                      </wps:cNvCnPr>
                      <wps:spPr bwMode="auto">
                        <a:xfrm>
                          <a:off x="8582" y="576"/>
                          <a:ext cx="0" cy="618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2" o:spid="_x0000_s1026" style="position:absolute;margin-left:626.25pt;margin-top:-21.75pt;width:110.25pt;height:54pt;z-index:251666432" coordorigin="8582,501" coordsize="2205,1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3" o:spid="_x0000_s1027" type="#_x0000_t202" style="position:absolute;left:8627;top:501;width:2160;height:1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" filled="f" stroked="f">
                <v:textbox inset="2mm,0,7mm,0">
                  <w:txbxContent>
                    <w:p w:rsidR="00841C6A" w:rsidRDefault="00841C6A" w:rsidP="00841C6A">
                      <w:pPr>
                        <w:spacing w:line="330" w:lineRule="auto"/>
                      </w:pPr>
                    </w:p>
                    <w:p w:rsidR="00841C6A" w:rsidRPr="00851382" w:rsidRDefault="00841C6A" w:rsidP="00841C6A">
                      <w:pPr>
                        <w:pStyle w:val="Heading3"/>
                        <w:spacing w:before="0" w:after="0" w:line="330" w:lineRule="auto"/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</w:pPr>
                      <w:r w:rsidRPr="00851382"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  <w:t>ADR CENTRU</w:t>
                      </w:r>
                    </w:p>
                  </w:txbxContent>
                </v:textbox>
              </v:shape>
              <v:line id="Line 14" o:spid="_x0000_s1028" style="position:absolute;visibility:visible;mso-wrap-style:square" from="8582,576" to="8582,1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" strokecolor="gray" strokeweight=".5pt"/>
            </v:group>
          </w:pict>
        </mc:Fallback>
      </mc:AlternateContent>
    </w:r>
    <w:r w:rsidR="00841C6A" w:rsidRPr="00841C6A">
      <w:rPr>
        <w:rFonts w:ascii="Calibri" w:hAnsi="Calibri" w:cs="Calibri"/>
        <w:color w:val="999999"/>
        <w:sz w:val="22"/>
        <w:szCs w:val="22"/>
      </w:rPr>
      <w:t xml:space="preserve">Pagina </w:t>
    </w:r>
    <w:r w:rsidR="00841C6A" w:rsidRPr="00841C6A">
      <w:rPr>
        <w:rFonts w:ascii="Calibri" w:hAnsi="Calibri" w:cs="Calibri"/>
        <w:color w:val="999999"/>
        <w:sz w:val="22"/>
        <w:szCs w:val="22"/>
      </w:rPr>
      <w:fldChar w:fldCharType="begin"/>
    </w:r>
    <w:r w:rsidR="00841C6A" w:rsidRPr="00841C6A">
      <w:rPr>
        <w:rFonts w:ascii="Calibri" w:hAnsi="Calibri" w:cs="Calibri"/>
        <w:color w:val="999999"/>
        <w:sz w:val="22"/>
        <w:szCs w:val="22"/>
      </w:rPr>
      <w:instrText xml:space="preserve"> PAGE </w:instrText>
    </w:r>
    <w:r w:rsidR="00841C6A" w:rsidRPr="00841C6A">
      <w:rPr>
        <w:rFonts w:ascii="Calibri" w:hAnsi="Calibri" w:cs="Calibri"/>
        <w:color w:val="999999"/>
        <w:sz w:val="22"/>
        <w:szCs w:val="22"/>
      </w:rPr>
      <w:fldChar w:fldCharType="separate"/>
    </w:r>
    <w:r w:rsidR="00C501F4">
      <w:rPr>
        <w:rFonts w:ascii="Calibri" w:hAnsi="Calibri" w:cs="Calibri"/>
        <w:color w:val="999999"/>
        <w:sz w:val="22"/>
        <w:szCs w:val="22"/>
      </w:rPr>
      <w:t>2</w:t>
    </w:r>
    <w:r w:rsidR="00841C6A" w:rsidRPr="00841C6A">
      <w:rPr>
        <w:rFonts w:ascii="Calibri" w:hAnsi="Calibri" w:cs="Calibri"/>
        <w:color w:val="999999"/>
        <w:sz w:val="22"/>
        <w:szCs w:val="22"/>
      </w:rPr>
      <w:fldChar w:fldCharType="end"/>
    </w:r>
    <w:r w:rsidR="00841C6A" w:rsidRPr="00841C6A">
      <w:rPr>
        <w:rFonts w:ascii="Calibri" w:hAnsi="Calibri" w:cs="Calibri"/>
        <w:color w:val="999999"/>
        <w:sz w:val="22"/>
        <w:szCs w:val="22"/>
      </w:rPr>
      <w:t xml:space="preserve"> din </w:t>
    </w:r>
    <w:r w:rsidR="00841C6A" w:rsidRPr="00841C6A">
      <w:rPr>
        <w:rFonts w:ascii="Calibri" w:hAnsi="Calibri" w:cs="Calibri"/>
        <w:color w:val="999999"/>
        <w:sz w:val="22"/>
        <w:szCs w:val="22"/>
      </w:rPr>
      <w:fldChar w:fldCharType="begin"/>
    </w:r>
    <w:r w:rsidR="00841C6A" w:rsidRPr="00841C6A">
      <w:rPr>
        <w:rFonts w:ascii="Calibri" w:hAnsi="Calibri" w:cs="Calibri"/>
        <w:color w:val="999999"/>
        <w:sz w:val="22"/>
        <w:szCs w:val="22"/>
      </w:rPr>
      <w:instrText xml:space="preserve"> NUMPAGES </w:instrText>
    </w:r>
    <w:r w:rsidR="00841C6A" w:rsidRPr="00841C6A">
      <w:rPr>
        <w:rFonts w:ascii="Calibri" w:hAnsi="Calibri" w:cs="Calibri"/>
        <w:color w:val="999999"/>
        <w:sz w:val="22"/>
        <w:szCs w:val="22"/>
      </w:rPr>
      <w:fldChar w:fldCharType="separate"/>
    </w:r>
    <w:r w:rsidR="00C501F4">
      <w:rPr>
        <w:rFonts w:ascii="Calibri" w:hAnsi="Calibri" w:cs="Calibri"/>
        <w:color w:val="999999"/>
        <w:sz w:val="22"/>
        <w:szCs w:val="22"/>
      </w:rPr>
      <w:t>7</w:t>
    </w:r>
    <w:r w:rsidR="00841C6A" w:rsidRPr="00841C6A">
      <w:rPr>
        <w:rFonts w:ascii="Calibri" w:hAnsi="Calibri" w:cs="Calibri"/>
        <w:color w:val="999999"/>
        <w:sz w:val="22"/>
        <w:szCs w:val="22"/>
      </w:rPr>
      <w:fldChar w:fldCharType="end"/>
    </w:r>
    <w:r w:rsidR="00841C6A" w:rsidRPr="00841C6A">
      <w:rPr>
        <w:rFonts w:ascii="Calibri" w:hAnsi="Calibri" w:cs="Calibri"/>
        <w:color w:val="999999"/>
        <w:sz w:val="22"/>
        <w:szCs w:val="22"/>
      </w:rPr>
      <w:t xml:space="preserve"> </w:t>
    </w:r>
    <w:r w:rsidR="00CE7CA0" w:rsidRPr="00841C6A">
      <w:rPr>
        <w:rFonts w:ascii="Calibri" w:hAnsi="Calibri" w:cs="Calibri"/>
        <w:sz w:val="22"/>
        <w:szCs w:val="22"/>
      </w:rPr>
      <mc:AlternateContent>
        <mc:Choice Requires="wpg">
          <w:drawing>
            <wp:anchor distT="0" distB="0" distL="114300" distR="114300" simplePos="0" relativeHeight="251665408" behindDoc="0" locked="0" layoutInCell="1" allowOverlap="1" wp14:anchorId="6603FDF8" wp14:editId="4233097B">
              <wp:simplePos x="0" y="0"/>
              <wp:positionH relativeFrom="column">
                <wp:posOffset>8529320</wp:posOffset>
              </wp:positionH>
              <wp:positionV relativeFrom="paragraph">
                <wp:posOffset>318135</wp:posOffset>
              </wp:positionV>
              <wp:extent cx="1400175" cy="685800"/>
              <wp:effectExtent l="0" t="0" r="0" b="0"/>
              <wp:wrapNone/>
              <wp:docPr id="21" name="Group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400175" cy="685800"/>
                        <a:chOff x="8582" y="501"/>
                        <a:chExt cx="2205" cy="1080"/>
                      </a:xfrm>
                    </wpg:grpSpPr>
                    <wps:wsp>
                      <wps:cNvPr id="22" name="Text Box 13"/>
                      <wps:cNvSpPr txBox="1">
                        <a:spLocks noChangeArrowheads="1"/>
                      </wps:cNvSpPr>
                      <wps:spPr bwMode="auto">
                        <a:xfrm>
                          <a:off x="8627" y="501"/>
                          <a:ext cx="2160" cy="1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C7A7CF4" w14:textId="77777777" w:rsidR="00841C6A" w:rsidRDefault="00841C6A" w:rsidP="00841C6A">
                            <w:pPr>
                              <w:spacing w:line="330" w:lineRule="auto"/>
                            </w:pPr>
                          </w:p>
                          <w:p w14:paraId="02189667" w14:textId="77777777" w:rsidR="00841C6A" w:rsidRPr="00851382" w:rsidRDefault="00841C6A" w:rsidP="00841C6A">
                            <w:pPr>
                              <w:pStyle w:val="Titlu3"/>
                              <w:spacing w:before="0" w:after="0" w:line="330" w:lineRule="auto"/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</w:pPr>
                            <w:r w:rsidRPr="00851382"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  <w:t>ADR CENTRU</w:t>
                            </w:r>
                          </w:p>
                        </w:txbxContent>
                      </wps:txbx>
                      <wps:bodyPr rot="0" vert="horz" wrap="square" lIns="72000" tIns="0" rIns="252000" bIns="0" anchor="t" anchorCtr="0" upright="1">
                        <a:noAutofit/>
                      </wps:bodyPr>
                    </wps:wsp>
                    <wps:wsp>
                      <wps:cNvPr id="23" name="Line 14"/>
                      <wps:cNvCnPr>
                        <a:cxnSpLocks noChangeShapeType="1"/>
                      </wps:cNvCnPr>
                      <wps:spPr bwMode="auto">
                        <a:xfrm>
                          <a:off x="8582" y="576"/>
                          <a:ext cx="0" cy="618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_x0000_s1029" style="position:absolute;margin-left:671.6pt;margin-top:25.05pt;width:110.25pt;height:54pt;z-index:251665408" coordorigin="8582,501" coordsize="2205,1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">
              <v:shape id="Text Box 13" o:spid="_x0000_s1030" type="#_x0000_t202" style="position:absolute;left:8627;top:501;width:2160;height:1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" filled="f" stroked="f">
                <v:textbox inset="2mm,0,7mm,0">
                  <w:txbxContent>
                    <w:p w:rsidR="00841C6A" w:rsidRDefault="00841C6A" w:rsidP="00841C6A">
                      <w:pPr>
                        <w:spacing w:line="330" w:lineRule="auto"/>
                      </w:pPr>
                    </w:p>
                    <w:p w:rsidR="00841C6A" w:rsidRPr="00851382" w:rsidRDefault="00841C6A" w:rsidP="00841C6A">
                      <w:pPr>
                        <w:pStyle w:val="Heading3"/>
                        <w:spacing w:before="0" w:after="0" w:line="330" w:lineRule="auto"/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</w:pPr>
                      <w:r w:rsidRPr="00851382"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  <w:t>ADR CENTRU</w:t>
                      </w:r>
                    </w:p>
                  </w:txbxContent>
                </v:textbox>
              </v:shape>
              <v:line id="Line 14" o:spid="_x0000_s1031" style="position:absolute;visibility:visible;mso-wrap-style:square" from="8582,576" to="8582,1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" strokecolor="gray" strokeweight=".5pt"/>
            </v:group>
          </w:pict>
        </mc:Fallback>
      </mc:AlternateContent>
    </w:r>
    <w:r w:rsidR="00CE7CA0" w:rsidRPr="00841C6A">
      <w:rPr>
        <w:rFonts w:ascii="Calibri" w:hAnsi="Calibri" w:cs="Calibri"/>
        <w:sz w:val="22"/>
        <w:szCs w:val="22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3AFF8D39" wp14:editId="78D99FDE">
              <wp:simplePos x="0" y="0"/>
              <wp:positionH relativeFrom="column">
                <wp:posOffset>8529320</wp:posOffset>
              </wp:positionH>
              <wp:positionV relativeFrom="paragraph">
                <wp:posOffset>318135</wp:posOffset>
              </wp:positionV>
              <wp:extent cx="1400175" cy="685800"/>
              <wp:effectExtent l="0" t="0" r="0" b="0"/>
              <wp:wrapNone/>
              <wp:docPr id="17" name="Group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400175" cy="685800"/>
                        <a:chOff x="8582" y="501"/>
                        <a:chExt cx="2205" cy="1080"/>
                      </a:xfrm>
                    </wpg:grpSpPr>
                    <wps:wsp>
                      <wps:cNvPr id="18" name="Text Box 13"/>
                      <wps:cNvSpPr txBox="1">
                        <a:spLocks noChangeArrowheads="1"/>
                      </wps:cNvSpPr>
                      <wps:spPr bwMode="auto">
                        <a:xfrm>
                          <a:off x="8627" y="501"/>
                          <a:ext cx="2160" cy="1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87677BE" w14:textId="77777777" w:rsidR="00841C6A" w:rsidRDefault="00841C6A" w:rsidP="00841C6A">
                            <w:pPr>
                              <w:spacing w:line="330" w:lineRule="auto"/>
                            </w:pPr>
                          </w:p>
                          <w:p w14:paraId="53DC9B44" w14:textId="77777777" w:rsidR="00841C6A" w:rsidRPr="00851382" w:rsidRDefault="00841C6A" w:rsidP="00841C6A">
                            <w:pPr>
                              <w:pStyle w:val="Titlu3"/>
                              <w:spacing w:before="0" w:after="0" w:line="330" w:lineRule="auto"/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</w:pPr>
                            <w:r w:rsidRPr="00851382"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  <w:t>ADR CENTRU</w:t>
                            </w:r>
                          </w:p>
                        </w:txbxContent>
                      </wps:txbx>
                      <wps:bodyPr rot="0" vert="horz" wrap="square" lIns="72000" tIns="0" rIns="252000" bIns="0" anchor="t" anchorCtr="0" upright="1">
                        <a:noAutofit/>
                      </wps:bodyPr>
                    </wps:wsp>
                    <wps:wsp>
                      <wps:cNvPr id="20" name="Line 14"/>
                      <wps:cNvCnPr>
                        <a:cxnSpLocks noChangeShapeType="1"/>
                      </wps:cNvCnPr>
                      <wps:spPr bwMode="auto">
                        <a:xfrm>
                          <a:off x="8582" y="576"/>
                          <a:ext cx="0" cy="618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_x0000_s1032" style="position:absolute;margin-left:671.6pt;margin-top:25.05pt;width:110.25pt;height:54pt;z-index:251664384" coordorigin="8582,501" coordsize="2205,1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">
              <v:shape id="Text Box 13" o:spid="_x0000_s1033" type="#_x0000_t202" style="position:absolute;left:8627;top:501;width:2160;height:1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" filled="f" stroked="f">
                <v:textbox inset="2mm,0,7mm,0">
                  <w:txbxContent>
                    <w:p w:rsidR="00841C6A" w:rsidRDefault="00841C6A" w:rsidP="00841C6A">
                      <w:pPr>
                        <w:spacing w:line="330" w:lineRule="auto"/>
                      </w:pPr>
                    </w:p>
                    <w:p w:rsidR="00841C6A" w:rsidRPr="00851382" w:rsidRDefault="00841C6A" w:rsidP="00841C6A">
                      <w:pPr>
                        <w:pStyle w:val="Heading3"/>
                        <w:spacing w:before="0" w:after="0" w:line="330" w:lineRule="auto"/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</w:pPr>
                      <w:r w:rsidRPr="00851382"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  <w:t>ADR CENTRU</w:t>
                      </w:r>
                    </w:p>
                  </w:txbxContent>
                </v:textbox>
              </v:shape>
              <v:line id="Line 14" o:spid="_x0000_s1034" style="position:absolute;visibility:visible;mso-wrap-style:square" from="8582,576" to="8582,1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" strokecolor="gray" strokeweight=".5pt"/>
            </v:group>
          </w:pict>
        </mc:Fallback>
      </mc:AlternateContent>
    </w:r>
    <w:r w:rsidR="00CE7CA0" w:rsidRPr="00841C6A">
      <w:rPr>
        <w:rFonts w:ascii="Calibri" w:hAnsi="Calibri" w:cs="Calibri"/>
        <w:sz w:val="22"/>
        <w:szCs w:val="22"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4FD6F185" wp14:editId="03FC6E7C">
              <wp:simplePos x="0" y="0"/>
              <wp:positionH relativeFrom="column">
                <wp:posOffset>8529320</wp:posOffset>
              </wp:positionH>
              <wp:positionV relativeFrom="paragraph">
                <wp:posOffset>318135</wp:posOffset>
              </wp:positionV>
              <wp:extent cx="1400175" cy="685800"/>
              <wp:effectExtent l="0" t="0" r="0" b="0"/>
              <wp:wrapNone/>
              <wp:docPr id="11" name="Group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400175" cy="685800"/>
                        <a:chOff x="8582" y="501"/>
                        <a:chExt cx="2205" cy="1080"/>
                      </a:xfrm>
                    </wpg:grpSpPr>
                    <wps:wsp>
                      <wps:cNvPr id="15" name="Text Box 13"/>
                      <wps:cNvSpPr txBox="1">
                        <a:spLocks noChangeArrowheads="1"/>
                      </wps:cNvSpPr>
                      <wps:spPr bwMode="auto">
                        <a:xfrm>
                          <a:off x="8627" y="501"/>
                          <a:ext cx="2160" cy="1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91141A3" w14:textId="77777777" w:rsidR="00841C6A" w:rsidRDefault="00841C6A" w:rsidP="00841C6A">
                            <w:pPr>
                              <w:spacing w:line="330" w:lineRule="auto"/>
                            </w:pPr>
                          </w:p>
                          <w:p w14:paraId="660FCB7A" w14:textId="77777777" w:rsidR="00841C6A" w:rsidRPr="00851382" w:rsidRDefault="00841C6A" w:rsidP="00841C6A">
                            <w:pPr>
                              <w:pStyle w:val="Titlu3"/>
                              <w:spacing w:before="0" w:after="0" w:line="330" w:lineRule="auto"/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</w:pPr>
                            <w:r w:rsidRPr="00851382"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  <w:t>ADR CENTRU</w:t>
                            </w:r>
                          </w:p>
                        </w:txbxContent>
                      </wps:txbx>
                      <wps:bodyPr rot="0" vert="horz" wrap="square" lIns="72000" tIns="0" rIns="252000" bIns="0" anchor="t" anchorCtr="0" upright="1">
                        <a:noAutofit/>
                      </wps:bodyPr>
                    </wps:wsp>
                    <wps:wsp>
                      <wps:cNvPr id="16" name="Line 14"/>
                      <wps:cNvCnPr>
                        <a:cxnSpLocks noChangeShapeType="1"/>
                      </wps:cNvCnPr>
                      <wps:spPr bwMode="auto">
                        <a:xfrm>
                          <a:off x="8582" y="576"/>
                          <a:ext cx="0" cy="618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_x0000_s1035" style="position:absolute;margin-left:671.6pt;margin-top:25.05pt;width:110.25pt;height:54pt;z-index:251662336" coordorigin="8582,501" coordsize="2205,1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">
              <v:shape id="Text Box 13" o:spid="_x0000_s1036" type="#_x0000_t202" style="position:absolute;left:8627;top:501;width:2160;height:1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" filled="f" stroked="f">
                <v:textbox inset="2mm,0,7mm,0">
                  <w:txbxContent>
                    <w:p w:rsidR="00841C6A" w:rsidRDefault="00841C6A" w:rsidP="00841C6A">
                      <w:pPr>
                        <w:spacing w:line="330" w:lineRule="auto"/>
                      </w:pPr>
                    </w:p>
                    <w:p w:rsidR="00841C6A" w:rsidRPr="00851382" w:rsidRDefault="00841C6A" w:rsidP="00841C6A">
                      <w:pPr>
                        <w:pStyle w:val="Heading3"/>
                        <w:spacing w:before="0" w:after="0" w:line="330" w:lineRule="auto"/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</w:pPr>
                      <w:r w:rsidRPr="00851382"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  <w:t>ADR CENTRU</w:t>
                      </w:r>
                    </w:p>
                  </w:txbxContent>
                </v:textbox>
              </v:shape>
              <v:line id="Line 14" o:spid="_x0000_s1037" style="position:absolute;visibility:visible;mso-wrap-style:square" from="8582,576" to="8582,1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" strokecolor="gray" strokeweight=".5pt"/>
            </v:group>
          </w:pict>
        </mc:Fallback>
      </mc:AlternateContent>
    </w:r>
    <w:r w:rsidR="00CE7CA0" w:rsidRPr="00841C6A">
      <w:rPr>
        <w:rFonts w:ascii="Calibri" w:hAnsi="Calibri" w:cs="Calibri"/>
        <w:sz w:val="22"/>
        <w:szCs w:val="22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0627457F" wp14:editId="2BA1C053">
              <wp:simplePos x="0" y="0"/>
              <wp:positionH relativeFrom="column">
                <wp:posOffset>8529320</wp:posOffset>
              </wp:positionH>
              <wp:positionV relativeFrom="paragraph">
                <wp:posOffset>318135</wp:posOffset>
              </wp:positionV>
              <wp:extent cx="1400175" cy="685800"/>
              <wp:effectExtent l="0" t="0" r="0" b="0"/>
              <wp:wrapNone/>
              <wp:docPr id="12" name="Group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400175" cy="685800"/>
                        <a:chOff x="8582" y="501"/>
                        <a:chExt cx="2205" cy="1080"/>
                      </a:xfrm>
                    </wpg:grpSpPr>
                    <wps:wsp>
                      <wps:cNvPr id="13" name="Text Box 13"/>
                      <wps:cNvSpPr txBox="1">
                        <a:spLocks noChangeArrowheads="1"/>
                      </wps:cNvSpPr>
                      <wps:spPr bwMode="auto">
                        <a:xfrm>
                          <a:off x="8627" y="501"/>
                          <a:ext cx="2160" cy="10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5E745BA" w14:textId="77777777" w:rsidR="00841C6A" w:rsidRDefault="00841C6A" w:rsidP="00841C6A">
                            <w:pPr>
                              <w:spacing w:line="330" w:lineRule="auto"/>
                            </w:pPr>
                          </w:p>
                          <w:p w14:paraId="246ADD5E" w14:textId="77777777" w:rsidR="00841C6A" w:rsidRPr="00851382" w:rsidRDefault="00841C6A" w:rsidP="00841C6A">
                            <w:pPr>
                              <w:pStyle w:val="Titlu3"/>
                              <w:spacing w:before="0" w:after="0" w:line="330" w:lineRule="auto"/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</w:pPr>
                            <w:r w:rsidRPr="00851382">
                              <w:rPr>
                                <w:rFonts w:cs="Times New Roman"/>
                                <w:color w:val="808080"/>
                                <w:spacing w:val="20"/>
                                <w:szCs w:val="24"/>
                              </w:rPr>
                              <w:t>ADR CENTRU</w:t>
                            </w:r>
                          </w:p>
                        </w:txbxContent>
                      </wps:txbx>
                      <wps:bodyPr rot="0" vert="horz" wrap="square" lIns="72000" tIns="0" rIns="252000" bIns="0" anchor="t" anchorCtr="0" upright="1">
                        <a:noAutofit/>
                      </wps:bodyPr>
                    </wps:wsp>
                    <wps:wsp>
                      <wps:cNvPr id="14" name="Line 14"/>
                      <wps:cNvCnPr>
                        <a:cxnSpLocks noChangeShapeType="1"/>
                      </wps:cNvCnPr>
                      <wps:spPr bwMode="auto">
                        <a:xfrm>
                          <a:off x="8582" y="576"/>
                          <a:ext cx="0" cy="618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_x0000_s1038" style="position:absolute;margin-left:671.6pt;margin-top:25.05pt;width:110.25pt;height:54pt;z-index:251663360" coordorigin="8582,501" coordsize="2205,10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">
              <v:shape id="Text Box 13" o:spid="_x0000_s1039" type="#_x0000_t202" style="position:absolute;left:8627;top:501;width:2160;height:1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" filled="f" stroked="f">
                <v:textbox inset="2mm,0,7mm,0">
                  <w:txbxContent>
                    <w:p w:rsidR="00841C6A" w:rsidRDefault="00841C6A" w:rsidP="00841C6A">
                      <w:pPr>
                        <w:spacing w:line="330" w:lineRule="auto"/>
                      </w:pPr>
                    </w:p>
                    <w:p w:rsidR="00841C6A" w:rsidRPr="00851382" w:rsidRDefault="00841C6A" w:rsidP="00841C6A">
                      <w:pPr>
                        <w:pStyle w:val="Heading3"/>
                        <w:spacing w:before="0" w:after="0" w:line="330" w:lineRule="auto"/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</w:pPr>
                      <w:r w:rsidRPr="00851382">
                        <w:rPr>
                          <w:rFonts w:cs="Times New Roman"/>
                          <w:color w:val="808080"/>
                          <w:spacing w:val="20"/>
                          <w:szCs w:val="24"/>
                        </w:rPr>
                        <w:t>ADR CENTRU</w:t>
                      </w:r>
                    </w:p>
                  </w:txbxContent>
                </v:textbox>
              </v:shape>
              <v:line id="Line 14" o:spid="_x0000_s1040" style="position:absolute;visibility:visible;mso-wrap-style:square" from="8582,576" to="8582,11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" strokecolor="gray" strokeweight=".5pt"/>
            </v:group>
          </w:pict>
        </mc:Fallback>
      </mc:AlternateContent>
    </w:r>
    <w:r w:rsidR="00841C6A" w:rsidRPr="00841C6A">
      <w:rPr>
        <w:rFonts w:ascii="Calibri" w:hAnsi="Calibri" w:cs="Calibri"/>
        <w:sz w:val="22"/>
        <w:szCs w:val="22"/>
      </w:rPr>
      <w:t xml:space="preserve">                                   </w:t>
    </w:r>
    <w:r w:rsidR="00841C6A">
      <w:rPr>
        <w:rFonts w:ascii="Calibri" w:hAnsi="Calibri" w:cs="Calibri"/>
        <w:sz w:val="22"/>
        <w:szCs w:val="22"/>
      </w:rPr>
      <w:t xml:space="preserve">           </w:t>
    </w:r>
    <w:r w:rsidR="00841C6A" w:rsidRPr="00841C6A">
      <w:rPr>
        <w:rFonts w:ascii="Calibri" w:hAnsi="Calibri" w:cs="Calibri"/>
        <w:sz w:val="22"/>
        <w:szCs w:val="22"/>
      </w:rPr>
      <w:t xml:space="preserve">                                                                                            </w:t>
    </w:r>
    <w:r w:rsidR="00841C6A" w:rsidRPr="00841C6A">
      <w:rPr>
        <w:rFonts w:ascii="Calibri" w:hAnsi="Calibri" w:cs="Calibri"/>
        <w:color w:val="808080"/>
        <w:spacing w:val="20"/>
        <w:sz w:val="22"/>
        <w:szCs w:val="22"/>
      </w:rPr>
      <w:t>ADR CENTRU</w:t>
    </w:r>
  </w:p>
  <w:p w14:paraId="61A9E955" w14:textId="77777777" w:rsidR="00841C6A" w:rsidRDefault="00841C6A">
    <w:pPr>
      <w:pStyle w:val="Ante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3B65A7" w14:textId="47F95208" w:rsidR="00EB4182" w:rsidRDefault="00AB1C30" w:rsidP="00EB4182">
    <w:pPr>
      <w:pStyle w:val="Antet"/>
      <w:tabs>
        <w:tab w:val="clear" w:pos="4536"/>
        <w:tab w:val="clear" w:pos="9072"/>
        <w:tab w:val="left" w:pos="6473"/>
      </w:tabs>
    </w:pPr>
    <w:r>
      <w:pict w14:anchorId="3EBBDC2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720922515" o:spid="_x0000_s1025" type="#_x0000_t136" style="position:absolute;margin-left:0;margin-top:0;width:561.15pt;height:112.2pt;rotation:315;z-index:-251648000;mso-position-horizontal:center;mso-position-horizontal-relative:margin;mso-position-vertical:center;mso-position-vertical-relative:margin" o:allowincell="f" fillcolor="silver" stroked="f">
          <v:fill opacity=".5"/>
          <v:textpath style="font-family:&quot;Arial Narrow&quot;;font-size:1pt" string="CONSULTARE"/>
        </v:shape>
      </w:pict>
    </w:r>
    <w:r w:rsidR="00CE7CA0">
      <w:drawing>
        <wp:anchor distT="0" distB="0" distL="114300" distR="114300" simplePos="0" relativeHeight="251659264" behindDoc="0" locked="0" layoutInCell="1" allowOverlap="1" wp14:anchorId="24255B03" wp14:editId="48215197">
          <wp:simplePos x="0" y="0"/>
          <wp:positionH relativeFrom="column">
            <wp:posOffset>2546350</wp:posOffset>
          </wp:positionH>
          <wp:positionV relativeFrom="paragraph">
            <wp:posOffset>-590550</wp:posOffset>
          </wp:positionV>
          <wp:extent cx="880110" cy="929640"/>
          <wp:effectExtent l="0" t="0" r="0" b="0"/>
          <wp:wrapNone/>
          <wp:docPr id="38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69627"/>
                  <a:stretch>
                    <a:fillRect/>
                  </a:stretch>
                </pic:blipFill>
                <pic:spPr bwMode="auto">
                  <a:xfrm>
                    <a:off x="0" y="0"/>
                    <a:ext cx="880110" cy="929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E7CA0">
      <w:drawing>
        <wp:anchor distT="0" distB="0" distL="114300" distR="114300" simplePos="0" relativeHeight="251660288" behindDoc="0" locked="0" layoutInCell="1" allowOverlap="1" wp14:anchorId="4143DCFB" wp14:editId="63815BD4">
          <wp:simplePos x="0" y="0"/>
          <wp:positionH relativeFrom="column">
            <wp:posOffset>-387350</wp:posOffset>
          </wp:positionH>
          <wp:positionV relativeFrom="paragraph">
            <wp:posOffset>-266700</wp:posOffset>
          </wp:positionV>
          <wp:extent cx="2181225" cy="452755"/>
          <wp:effectExtent l="0" t="0" r="0" b="0"/>
          <wp:wrapNone/>
          <wp:docPr id="39" name="Picture 2" descr="RO Cofinanțat de Uniunea Europeană_P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RO Cofinanțat de Uniunea Europeană_POS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1225" cy="452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E7CA0">
      <w:drawing>
        <wp:anchor distT="0" distB="0" distL="114300" distR="114300" simplePos="0" relativeHeight="251661312" behindDoc="0" locked="0" layoutInCell="1" allowOverlap="1" wp14:anchorId="74ACBB44" wp14:editId="21990515">
          <wp:simplePos x="0" y="0"/>
          <wp:positionH relativeFrom="column">
            <wp:posOffset>4479925</wp:posOffset>
          </wp:positionH>
          <wp:positionV relativeFrom="paragraph">
            <wp:posOffset>-339090</wp:posOffset>
          </wp:positionV>
          <wp:extent cx="1733550" cy="504825"/>
          <wp:effectExtent l="0" t="0" r="0" b="0"/>
          <wp:wrapNone/>
          <wp:docPr id="40" name="Picture 1" descr="Logo FIN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FINAL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3550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B4182">
      <w:t xml:space="preserve">   </w:t>
    </w:r>
    <w:r w:rsidR="00EB4182">
      <w:tab/>
    </w:r>
  </w:p>
  <w:p w14:paraId="19B7A870" w14:textId="77777777" w:rsidR="00EB4182" w:rsidRDefault="00EB4182">
    <w:pPr>
      <w:pStyle w:val="Ante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C30E25"/>
    <w:multiLevelType w:val="multilevel"/>
    <w:tmpl w:val="A8C0578C"/>
    <w:lvl w:ilvl="0">
      <w:numFmt w:val="bullet"/>
      <w:lvlText w:val="o"/>
      <w:lvlJc w:val="left"/>
      <w:pPr>
        <w:tabs>
          <w:tab w:val="num" w:pos="0"/>
        </w:tabs>
        <w:ind w:left="828" w:hanging="360"/>
      </w:pPr>
      <w:rPr>
        <w:rFonts w:ascii="Courier New" w:hAnsi="Courier New" w:cs="Courier New" w:hint="default"/>
        <w:w w:val="99"/>
        <w:sz w:val="20"/>
        <w:szCs w:val="20"/>
        <w:lang w:val="ro-RO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417" w:hanging="360"/>
      </w:pPr>
      <w:rPr>
        <w:rFonts w:ascii="Symbol" w:hAnsi="Symbol" w:cs="Symbol" w:hint="default"/>
        <w:lang w:val="ro-RO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015" w:hanging="360"/>
      </w:pPr>
      <w:rPr>
        <w:rFonts w:ascii="Symbol" w:hAnsi="Symbol" w:cs="Symbol" w:hint="default"/>
        <w:lang w:val="ro-RO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612" w:hanging="360"/>
      </w:pPr>
      <w:rPr>
        <w:rFonts w:ascii="Symbol" w:hAnsi="Symbol" w:cs="Symbol" w:hint="default"/>
        <w:lang w:val="ro-RO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210" w:hanging="360"/>
      </w:pPr>
      <w:rPr>
        <w:rFonts w:ascii="Symbol" w:hAnsi="Symbol" w:cs="Symbol" w:hint="default"/>
        <w:lang w:val="ro-RO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807" w:hanging="360"/>
      </w:pPr>
      <w:rPr>
        <w:rFonts w:ascii="Symbol" w:hAnsi="Symbol" w:cs="Symbol" w:hint="default"/>
        <w:lang w:val="ro-RO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405" w:hanging="360"/>
      </w:pPr>
      <w:rPr>
        <w:rFonts w:ascii="Symbol" w:hAnsi="Symbol" w:cs="Symbol" w:hint="default"/>
        <w:lang w:val="ro-RO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5002" w:hanging="360"/>
      </w:pPr>
      <w:rPr>
        <w:rFonts w:ascii="Symbol" w:hAnsi="Symbol" w:cs="Symbol" w:hint="default"/>
        <w:lang w:val="ro-RO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5600" w:hanging="360"/>
      </w:pPr>
      <w:rPr>
        <w:rFonts w:ascii="Symbol" w:hAnsi="Symbol" w:cs="Symbol" w:hint="default"/>
        <w:lang w:val="ro-RO" w:eastAsia="en-US" w:bidi="ar-SA"/>
      </w:rPr>
    </w:lvl>
  </w:abstractNum>
  <w:abstractNum w:abstractNumId="1" w15:restartNumberingAfterBreak="0">
    <w:nsid w:val="09D444D3"/>
    <w:multiLevelType w:val="multilevel"/>
    <w:tmpl w:val="4DBA3AB8"/>
    <w:lvl w:ilvl="0">
      <w:numFmt w:val="bullet"/>
      <w:lvlText w:val="o"/>
      <w:lvlJc w:val="left"/>
      <w:pPr>
        <w:tabs>
          <w:tab w:val="num" w:pos="0"/>
        </w:tabs>
        <w:ind w:left="708" w:hanging="360"/>
      </w:pPr>
      <w:rPr>
        <w:rFonts w:ascii="Courier New" w:hAnsi="Courier New" w:cs="Courier New" w:hint="default"/>
        <w:w w:val="99"/>
        <w:sz w:val="20"/>
        <w:szCs w:val="20"/>
        <w:lang w:val="ro-RO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309" w:hanging="360"/>
      </w:pPr>
      <w:rPr>
        <w:rFonts w:ascii="Symbol" w:hAnsi="Symbol" w:cs="Symbol" w:hint="default"/>
        <w:lang w:val="ro-RO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919" w:hanging="360"/>
      </w:pPr>
      <w:rPr>
        <w:rFonts w:ascii="Symbol" w:hAnsi="Symbol" w:cs="Symbol" w:hint="default"/>
        <w:lang w:val="ro-RO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528" w:hanging="360"/>
      </w:pPr>
      <w:rPr>
        <w:rFonts w:ascii="Symbol" w:hAnsi="Symbol" w:cs="Symbol" w:hint="default"/>
        <w:lang w:val="ro-RO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138" w:hanging="360"/>
      </w:pPr>
      <w:rPr>
        <w:rFonts w:ascii="Symbol" w:hAnsi="Symbol" w:cs="Symbol" w:hint="default"/>
        <w:lang w:val="ro-RO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747" w:hanging="360"/>
      </w:pPr>
      <w:rPr>
        <w:rFonts w:ascii="Symbol" w:hAnsi="Symbol" w:cs="Symbol" w:hint="default"/>
        <w:lang w:val="ro-RO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357" w:hanging="360"/>
      </w:pPr>
      <w:rPr>
        <w:rFonts w:ascii="Symbol" w:hAnsi="Symbol" w:cs="Symbol" w:hint="default"/>
        <w:lang w:val="ro-RO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4966" w:hanging="360"/>
      </w:pPr>
      <w:rPr>
        <w:rFonts w:ascii="Symbol" w:hAnsi="Symbol" w:cs="Symbol" w:hint="default"/>
        <w:lang w:val="ro-RO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5576" w:hanging="360"/>
      </w:pPr>
      <w:rPr>
        <w:rFonts w:ascii="Symbol" w:hAnsi="Symbol" w:cs="Symbol" w:hint="default"/>
        <w:lang w:val="ro-RO" w:eastAsia="en-US" w:bidi="ar-SA"/>
      </w:rPr>
    </w:lvl>
  </w:abstractNum>
  <w:abstractNum w:abstractNumId="2" w15:restartNumberingAfterBreak="0">
    <w:nsid w:val="0A324481"/>
    <w:multiLevelType w:val="hybridMultilevel"/>
    <w:tmpl w:val="BB96F3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7D3DCB"/>
    <w:multiLevelType w:val="multilevel"/>
    <w:tmpl w:val="A702A224"/>
    <w:lvl w:ilvl="0">
      <w:numFmt w:val="bullet"/>
      <w:lvlText w:val="-"/>
      <w:lvlJc w:val="left"/>
      <w:pPr>
        <w:tabs>
          <w:tab w:val="num" w:pos="0"/>
        </w:tabs>
        <w:ind w:left="888" w:hanging="360"/>
      </w:pPr>
      <w:rPr>
        <w:rFonts w:ascii="Courier New" w:hAnsi="Courier New" w:cs="Courier New" w:hint="default"/>
        <w:w w:val="99"/>
        <w:sz w:val="20"/>
        <w:szCs w:val="20"/>
        <w:lang w:val="ro-RO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471" w:hanging="360"/>
      </w:pPr>
      <w:rPr>
        <w:rFonts w:ascii="Symbol" w:hAnsi="Symbol" w:cs="Symbol" w:hint="default"/>
        <w:lang w:val="ro-RO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063" w:hanging="360"/>
      </w:pPr>
      <w:rPr>
        <w:rFonts w:ascii="Symbol" w:hAnsi="Symbol" w:cs="Symbol" w:hint="default"/>
        <w:lang w:val="ro-RO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654" w:hanging="360"/>
      </w:pPr>
      <w:rPr>
        <w:rFonts w:ascii="Symbol" w:hAnsi="Symbol" w:cs="Symbol" w:hint="default"/>
        <w:lang w:val="ro-RO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246" w:hanging="360"/>
      </w:pPr>
      <w:rPr>
        <w:rFonts w:ascii="Symbol" w:hAnsi="Symbol" w:cs="Symbol" w:hint="default"/>
        <w:lang w:val="ro-RO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837" w:hanging="360"/>
      </w:pPr>
      <w:rPr>
        <w:rFonts w:ascii="Symbol" w:hAnsi="Symbol" w:cs="Symbol" w:hint="default"/>
        <w:lang w:val="ro-RO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429" w:hanging="360"/>
      </w:pPr>
      <w:rPr>
        <w:rFonts w:ascii="Symbol" w:hAnsi="Symbol" w:cs="Symbol" w:hint="default"/>
        <w:lang w:val="ro-RO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5020" w:hanging="360"/>
      </w:pPr>
      <w:rPr>
        <w:rFonts w:ascii="Symbol" w:hAnsi="Symbol" w:cs="Symbol" w:hint="default"/>
        <w:lang w:val="ro-RO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5612" w:hanging="360"/>
      </w:pPr>
      <w:rPr>
        <w:rFonts w:ascii="Symbol" w:hAnsi="Symbol" w:cs="Symbol" w:hint="default"/>
        <w:lang w:val="ro-RO" w:eastAsia="en-US" w:bidi="ar-SA"/>
      </w:rPr>
    </w:lvl>
  </w:abstractNum>
  <w:abstractNum w:abstractNumId="4" w15:restartNumberingAfterBreak="0">
    <w:nsid w:val="316E05C7"/>
    <w:multiLevelType w:val="hybridMultilevel"/>
    <w:tmpl w:val="B8DEBCA6"/>
    <w:lvl w:ilvl="0" w:tplc="795E9C70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F21F34"/>
    <w:multiLevelType w:val="hybridMultilevel"/>
    <w:tmpl w:val="71ECCB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4055A3"/>
    <w:multiLevelType w:val="hybridMultilevel"/>
    <w:tmpl w:val="A6AA48D0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FF135C"/>
    <w:multiLevelType w:val="hybridMultilevel"/>
    <w:tmpl w:val="6D0855C4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94622F"/>
    <w:multiLevelType w:val="hybridMultilevel"/>
    <w:tmpl w:val="E1E475DA"/>
    <w:lvl w:ilvl="0" w:tplc="04090017">
      <w:start w:val="1"/>
      <w:numFmt w:val="lowerLetter"/>
      <w:lvlText w:val="%1)"/>
      <w:lvlJc w:val="left"/>
      <w:pPr>
        <w:ind w:left="1069" w:hanging="360"/>
      </w:pPr>
    </w:lvl>
    <w:lvl w:ilvl="1" w:tplc="04180019" w:tentative="1">
      <w:start w:val="1"/>
      <w:numFmt w:val="lowerLetter"/>
      <w:lvlText w:val="%2."/>
      <w:lvlJc w:val="left"/>
      <w:pPr>
        <w:ind w:left="1789" w:hanging="360"/>
      </w:pPr>
    </w:lvl>
    <w:lvl w:ilvl="2" w:tplc="0418001B" w:tentative="1">
      <w:start w:val="1"/>
      <w:numFmt w:val="lowerRoman"/>
      <w:lvlText w:val="%3."/>
      <w:lvlJc w:val="right"/>
      <w:pPr>
        <w:ind w:left="2509" w:hanging="180"/>
      </w:pPr>
    </w:lvl>
    <w:lvl w:ilvl="3" w:tplc="0418000F" w:tentative="1">
      <w:start w:val="1"/>
      <w:numFmt w:val="decimal"/>
      <w:lvlText w:val="%4."/>
      <w:lvlJc w:val="left"/>
      <w:pPr>
        <w:ind w:left="3229" w:hanging="360"/>
      </w:pPr>
    </w:lvl>
    <w:lvl w:ilvl="4" w:tplc="04180019" w:tentative="1">
      <w:start w:val="1"/>
      <w:numFmt w:val="lowerLetter"/>
      <w:lvlText w:val="%5."/>
      <w:lvlJc w:val="left"/>
      <w:pPr>
        <w:ind w:left="3949" w:hanging="360"/>
      </w:pPr>
    </w:lvl>
    <w:lvl w:ilvl="5" w:tplc="0418001B" w:tentative="1">
      <w:start w:val="1"/>
      <w:numFmt w:val="lowerRoman"/>
      <w:lvlText w:val="%6."/>
      <w:lvlJc w:val="right"/>
      <w:pPr>
        <w:ind w:left="4669" w:hanging="180"/>
      </w:pPr>
    </w:lvl>
    <w:lvl w:ilvl="6" w:tplc="0418000F" w:tentative="1">
      <w:start w:val="1"/>
      <w:numFmt w:val="decimal"/>
      <w:lvlText w:val="%7."/>
      <w:lvlJc w:val="left"/>
      <w:pPr>
        <w:ind w:left="5389" w:hanging="360"/>
      </w:pPr>
    </w:lvl>
    <w:lvl w:ilvl="7" w:tplc="04180019" w:tentative="1">
      <w:start w:val="1"/>
      <w:numFmt w:val="lowerLetter"/>
      <w:lvlText w:val="%8."/>
      <w:lvlJc w:val="left"/>
      <w:pPr>
        <w:ind w:left="6109" w:hanging="360"/>
      </w:pPr>
    </w:lvl>
    <w:lvl w:ilvl="8" w:tplc="0418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3E230F79"/>
    <w:multiLevelType w:val="multilevel"/>
    <w:tmpl w:val="73FC1D4E"/>
    <w:lvl w:ilvl="0">
      <w:numFmt w:val="bullet"/>
      <w:lvlText w:val="-"/>
      <w:lvlJc w:val="left"/>
      <w:pPr>
        <w:tabs>
          <w:tab w:val="num" w:pos="0"/>
        </w:tabs>
        <w:ind w:left="828" w:hanging="360"/>
      </w:pPr>
      <w:rPr>
        <w:rFonts w:ascii="Courier New" w:hAnsi="Courier New" w:cs="Courier New" w:hint="default"/>
        <w:w w:val="99"/>
        <w:sz w:val="20"/>
        <w:szCs w:val="20"/>
        <w:lang w:val="ro-RO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417" w:hanging="360"/>
      </w:pPr>
      <w:rPr>
        <w:rFonts w:ascii="Symbol" w:hAnsi="Symbol" w:cs="Symbol" w:hint="default"/>
        <w:lang w:val="ro-RO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015" w:hanging="360"/>
      </w:pPr>
      <w:rPr>
        <w:rFonts w:ascii="Symbol" w:hAnsi="Symbol" w:cs="Symbol" w:hint="default"/>
        <w:lang w:val="ro-RO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612" w:hanging="360"/>
      </w:pPr>
      <w:rPr>
        <w:rFonts w:ascii="Symbol" w:hAnsi="Symbol" w:cs="Symbol" w:hint="default"/>
        <w:lang w:val="ro-RO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210" w:hanging="360"/>
      </w:pPr>
      <w:rPr>
        <w:rFonts w:ascii="Symbol" w:hAnsi="Symbol" w:cs="Symbol" w:hint="default"/>
        <w:lang w:val="ro-RO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807" w:hanging="360"/>
      </w:pPr>
      <w:rPr>
        <w:rFonts w:ascii="Symbol" w:hAnsi="Symbol" w:cs="Symbol" w:hint="default"/>
        <w:lang w:val="ro-RO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405" w:hanging="360"/>
      </w:pPr>
      <w:rPr>
        <w:rFonts w:ascii="Symbol" w:hAnsi="Symbol" w:cs="Symbol" w:hint="default"/>
        <w:lang w:val="ro-RO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5002" w:hanging="360"/>
      </w:pPr>
      <w:rPr>
        <w:rFonts w:ascii="Symbol" w:hAnsi="Symbol" w:cs="Symbol" w:hint="default"/>
        <w:lang w:val="ro-RO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5600" w:hanging="360"/>
      </w:pPr>
      <w:rPr>
        <w:rFonts w:ascii="Symbol" w:hAnsi="Symbol" w:cs="Symbol" w:hint="default"/>
        <w:lang w:val="ro-RO" w:eastAsia="en-US" w:bidi="ar-SA"/>
      </w:rPr>
    </w:lvl>
  </w:abstractNum>
  <w:abstractNum w:abstractNumId="10" w15:restartNumberingAfterBreak="0">
    <w:nsid w:val="44DD1C5D"/>
    <w:multiLevelType w:val="multilevel"/>
    <w:tmpl w:val="97F4E718"/>
    <w:lvl w:ilvl="0">
      <w:numFmt w:val="bullet"/>
      <w:lvlText w:val="-"/>
      <w:lvlJc w:val="left"/>
      <w:pPr>
        <w:tabs>
          <w:tab w:val="num" w:pos="-708"/>
        </w:tabs>
        <w:ind w:left="480" w:hanging="360"/>
      </w:pPr>
      <w:rPr>
        <w:rFonts w:ascii="Courier New" w:hAnsi="Courier New" w:cs="Courier New" w:hint="default"/>
        <w:w w:val="99"/>
        <w:sz w:val="20"/>
        <w:szCs w:val="20"/>
        <w:lang w:val="ro-RO" w:eastAsia="en-US" w:bidi="ar-SA"/>
      </w:rPr>
    </w:lvl>
    <w:lvl w:ilvl="1">
      <w:numFmt w:val="bullet"/>
      <w:lvlText w:val=""/>
      <w:lvlJc w:val="left"/>
      <w:pPr>
        <w:tabs>
          <w:tab w:val="num" w:pos="-708"/>
        </w:tabs>
        <w:ind w:left="1033" w:hanging="360"/>
      </w:pPr>
      <w:rPr>
        <w:rFonts w:ascii="Symbol" w:hAnsi="Symbol" w:cs="Symbol" w:hint="default"/>
        <w:lang w:val="ro-RO" w:eastAsia="en-US" w:bidi="ar-SA"/>
      </w:rPr>
    </w:lvl>
    <w:lvl w:ilvl="2">
      <w:numFmt w:val="bullet"/>
      <w:lvlText w:val=""/>
      <w:lvlJc w:val="left"/>
      <w:pPr>
        <w:tabs>
          <w:tab w:val="num" w:pos="-708"/>
        </w:tabs>
        <w:ind w:left="1595" w:hanging="360"/>
      </w:pPr>
      <w:rPr>
        <w:rFonts w:ascii="Symbol" w:hAnsi="Symbol" w:cs="Symbol" w:hint="default"/>
        <w:lang w:val="ro-RO" w:eastAsia="en-US" w:bidi="ar-SA"/>
      </w:rPr>
    </w:lvl>
    <w:lvl w:ilvl="3">
      <w:numFmt w:val="bullet"/>
      <w:lvlText w:val=""/>
      <w:lvlJc w:val="left"/>
      <w:pPr>
        <w:tabs>
          <w:tab w:val="num" w:pos="-708"/>
        </w:tabs>
        <w:ind w:left="2156" w:hanging="360"/>
      </w:pPr>
      <w:rPr>
        <w:rFonts w:ascii="Symbol" w:hAnsi="Symbol" w:cs="Symbol" w:hint="default"/>
        <w:lang w:val="ro-RO" w:eastAsia="en-US" w:bidi="ar-SA"/>
      </w:rPr>
    </w:lvl>
    <w:lvl w:ilvl="4">
      <w:numFmt w:val="bullet"/>
      <w:lvlText w:val=""/>
      <w:lvlJc w:val="left"/>
      <w:pPr>
        <w:tabs>
          <w:tab w:val="num" w:pos="-708"/>
        </w:tabs>
        <w:ind w:left="2718" w:hanging="360"/>
      </w:pPr>
      <w:rPr>
        <w:rFonts w:ascii="Symbol" w:hAnsi="Symbol" w:cs="Symbol" w:hint="default"/>
        <w:lang w:val="ro-RO" w:eastAsia="en-US" w:bidi="ar-SA"/>
      </w:rPr>
    </w:lvl>
    <w:lvl w:ilvl="5">
      <w:numFmt w:val="bullet"/>
      <w:lvlText w:val=""/>
      <w:lvlJc w:val="left"/>
      <w:pPr>
        <w:tabs>
          <w:tab w:val="num" w:pos="-708"/>
        </w:tabs>
        <w:ind w:left="3279" w:hanging="360"/>
      </w:pPr>
      <w:rPr>
        <w:rFonts w:ascii="Symbol" w:hAnsi="Symbol" w:cs="Symbol" w:hint="default"/>
        <w:lang w:val="ro-RO" w:eastAsia="en-US" w:bidi="ar-SA"/>
      </w:rPr>
    </w:lvl>
    <w:lvl w:ilvl="6">
      <w:numFmt w:val="bullet"/>
      <w:lvlText w:val=""/>
      <w:lvlJc w:val="left"/>
      <w:pPr>
        <w:tabs>
          <w:tab w:val="num" w:pos="-708"/>
        </w:tabs>
        <w:ind w:left="3841" w:hanging="360"/>
      </w:pPr>
      <w:rPr>
        <w:rFonts w:ascii="Symbol" w:hAnsi="Symbol" w:cs="Symbol" w:hint="default"/>
        <w:lang w:val="ro-RO" w:eastAsia="en-US" w:bidi="ar-SA"/>
      </w:rPr>
    </w:lvl>
    <w:lvl w:ilvl="7">
      <w:numFmt w:val="bullet"/>
      <w:lvlText w:val=""/>
      <w:lvlJc w:val="left"/>
      <w:pPr>
        <w:tabs>
          <w:tab w:val="num" w:pos="-708"/>
        </w:tabs>
        <w:ind w:left="4402" w:hanging="360"/>
      </w:pPr>
      <w:rPr>
        <w:rFonts w:ascii="Symbol" w:hAnsi="Symbol" w:cs="Symbol" w:hint="default"/>
        <w:lang w:val="ro-RO" w:eastAsia="en-US" w:bidi="ar-SA"/>
      </w:rPr>
    </w:lvl>
    <w:lvl w:ilvl="8">
      <w:numFmt w:val="bullet"/>
      <w:lvlText w:val=""/>
      <w:lvlJc w:val="left"/>
      <w:pPr>
        <w:tabs>
          <w:tab w:val="num" w:pos="-708"/>
        </w:tabs>
        <w:ind w:left="4964" w:hanging="360"/>
      </w:pPr>
      <w:rPr>
        <w:rFonts w:ascii="Symbol" w:hAnsi="Symbol" w:cs="Symbol" w:hint="default"/>
        <w:lang w:val="ro-RO" w:eastAsia="en-US" w:bidi="ar-SA"/>
      </w:rPr>
    </w:lvl>
  </w:abstractNum>
  <w:abstractNum w:abstractNumId="11" w15:restartNumberingAfterBreak="0">
    <w:nsid w:val="500D5AB5"/>
    <w:multiLevelType w:val="multilevel"/>
    <w:tmpl w:val="3190E0EE"/>
    <w:lvl w:ilvl="0">
      <w:numFmt w:val="bullet"/>
      <w:lvlText w:val="-"/>
      <w:lvlJc w:val="left"/>
      <w:pPr>
        <w:tabs>
          <w:tab w:val="num" w:pos="0"/>
        </w:tabs>
        <w:ind w:left="852" w:hanging="360"/>
      </w:pPr>
      <w:rPr>
        <w:rFonts w:ascii="Courier New" w:hAnsi="Courier New" w:cs="Courier New" w:hint="default"/>
        <w:w w:val="99"/>
        <w:sz w:val="20"/>
        <w:szCs w:val="20"/>
        <w:lang w:val="ro-RO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453" w:hanging="360"/>
      </w:pPr>
      <w:rPr>
        <w:rFonts w:ascii="Symbol" w:hAnsi="Symbol" w:cs="Symbol" w:hint="default"/>
        <w:lang w:val="ro-RO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047" w:hanging="360"/>
      </w:pPr>
      <w:rPr>
        <w:rFonts w:ascii="Symbol" w:hAnsi="Symbol" w:cs="Symbol" w:hint="default"/>
        <w:lang w:val="ro-RO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640" w:hanging="360"/>
      </w:pPr>
      <w:rPr>
        <w:rFonts w:ascii="Symbol" w:hAnsi="Symbol" w:cs="Symbol" w:hint="default"/>
        <w:lang w:val="ro-RO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234" w:hanging="360"/>
      </w:pPr>
      <w:rPr>
        <w:rFonts w:ascii="Symbol" w:hAnsi="Symbol" w:cs="Symbol" w:hint="default"/>
        <w:lang w:val="ro-RO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827" w:hanging="360"/>
      </w:pPr>
      <w:rPr>
        <w:rFonts w:ascii="Symbol" w:hAnsi="Symbol" w:cs="Symbol" w:hint="default"/>
        <w:lang w:val="ro-RO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421" w:hanging="360"/>
      </w:pPr>
      <w:rPr>
        <w:rFonts w:ascii="Symbol" w:hAnsi="Symbol" w:cs="Symbol" w:hint="default"/>
        <w:lang w:val="ro-RO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5014" w:hanging="360"/>
      </w:pPr>
      <w:rPr>
        <w:rFonts w:ascii="Symbol" w:hAnsi="Symbol" w:cs="Symbol" w:hint="default"/>
        <w:lang w:val="ro-RO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5608" w:hanging="360"/>
      </w:pPr>
      <w:rPr>
        <w:rFonts w:ascii="Symbol" w:hAnsi="Symbol" w:cs="Symbol" w:hint="default"/>
        <w:lang w:val="ro-RO" w:eastAsia="en-US" w:bidi="ar-SA"/>
      </w:rPr>
    </w:lvl>
  </w:abstractNum>
  <w:abstractNum w:abstractNumId="12" w15:restartNumberingAfterBreak="0">
    <w:nsid w:val="532A3819"/>
    <w:multiLevelType w:val="multilevel"/>
    <w:tmpl w:val="92B6C0EC"/>
    <w:lvl w:ilvl="0">
      <w:numFmt w:val="bullet"/>
      <w:lvlText w:val="o"/>
      <w:lvlJc w:val="left"/>
      <w:pPr>
        <w:tabs>
          <w:tab w:val="num" w:pos="0"/>
        </w:tabs>
        <w:ind w:left="708" w:hanging="360"/>
      </w:pPr>
      <w:rPr>
        <w:rFonts w:ascii="Courier New" w:hAnsi="Courier New" w:cs="Courier New" w:hint="default"/>
        <w:w w:val="99"/>
        <w:sz w:val="20"/>
        <w:szCs w:val="20"/>
        <w:lang w:val="ro-RO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309" w:hanging="360"/>
      </w:pPr>
      <w:rPr>
        <w:rFonts w:ascii="Symbol" w:hAnsi="Symbol" w:cs="Symbol" w:hint="default"/>
        <w:lang w:val="ro-RO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919" w:hanging="360"/>
      </w:pPr>
      <w:rPr>
        <w:rFonts w:ascii="Symbol" w:hAnsi="Symbol" w:cs="Symbol" w:hint="default"/>
        <w:lang w:val="ro-RO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528" w:hanging="360"/>
      </w:pPr>
      <w:rPr>
        <w:rFonts w:ascii="Symbol" w:hAnsi="Symbol" w:cs="Symbol" w:hint="default"/>
        <w:lang w:val="ro-RO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138" w:hanging="360"/>
      </w:pPr>
      <w:rPr>
        <w:rFonts w:ascii="Symbol" w:hAnsi="Symbol" w:cs="Symbol" w:hint="default"/>
        <w:lang w:val="ro-RO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747" w:hanging="360"/>
      </w:pPr>
      <w:rPr>
        <w:rFonts w:ascii="Symbol" w:hAnsi="Symbol" w:cs="Symbol" w:hint="default"/>
        <w:lang w:val="ro-RO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357" w:hanging="360"/>
      </w:pPr>
      <w:rPr>
        <w:rFonts w:ascii="Symbol" w:hAnsi="Symbol" w:cs="Symbol" w:hint="default"/>
        <w:lang w:val="ro-RO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4966" w:hanging="360"/>
      </w:pPr>
      <w:rPr>
        <w:rFonts w:ascii="Symbol" w:hAnsi="Symbol" w:cs="Symbol" w:hint="default"/>
        <w:lang w:val="ro-RO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5576" w:hanging="360"/>
      </w:pPr>
      <w:rPr>
        <w:rFonts w:ascii="Symbol" w:hAnsi="Symbol" w:cs="Symbol" w:hint="default"/>
        <w:lang w:val="ro-RO" w:eastAsia="en-US" w:bidi="ar-SA"/>
      </w:rPr>
    </w:lvl>
  </w:abstractNum>
  <w:abstractNum w:abstractNumId="13" w15:restartNumberingAfterBreak="0">
    <w:nsid w:val="54BC08FB"/>
    <w:multiLevelType w:val="multilevel"/>
    <w:tmpl w:val="4CAA9574"/>
    <w:lvl w:ilvl="0">
      <w:numFmt w:val="bullet"/>
      <w:lvlText w:val="-"/>
      <w:lvlJc w:val="left"/>
      <w:pPr>
        <w:tabs>
          <w:tab w:val="num" w:pos="0"/>
        </w:tabs>
        <w:ind w:left="828" w:hanging="360"/>
      </w:pPr>
      <w:rPr>
        <w:rFonts w:ascii="Courier New" w:hAnsi="Courier New" w:cs="Courier New" w:hint="default"/>
        <w:w w:val="99"/>
        <w:sz w:val="20"/>
        <w:szCs w:val="20"/>
        <w:lang w:val="ro-RO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417" w:hanging="360"/>
      </w:pPr>
      <w:rPr>
        <w:rFonts w:ascii="Symbol" w:hAnsi="Symbol" w:cs="Symbol" w:hint="default"/>
        <w:lang w:val="ro-RO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015" w:hanging="360"/>
      </w:pPr>
      <w:rPr>
        <w:rFonts w:ascii="Symbol" w:hAnsi="Symbol" w:cs="Symbol" w:hint="default"/>
        <w:lang w:val="ro-RO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612" w:hanging="360"/>
      </w:pPr>
      <w:rPr>
        <w:rFonts w:ascii="Symbol" w:hAnsi="Symbol" w:cs="Symbol" w:hint="default"/>
        <w:lang w:val="ro-RO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210" w:hanging="360"/>
      </w:pPr>
      <w:rPr>
        <w:rFonts w:ascii="Symbol" w:hAnsi="Symbol" w:cs="Symbol" w:hint="default"/>
        <w:lang w:val="ro-RO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807" w:hanging="360"/>
      </w:pPr>
      <w:rPr>
        <w:rFonts w:ascii="Symbol" w:hAnsi="Symbol" w:cs="Symbol" w:hint="default"/>
        <w:lang w:val="ro-RO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405" w:hanging="360"/>
      </w:pPr>
      <w:rPr>
        <w:rFonts w:ascii="Symbol" w:hAnsi="Symbol" w:cs="Symbol" w:hint="default"/>
        <w:lang w:val="ro-RO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5002" w:hanging="360"/>
      </w:pPr>
      <w:rPr>
        <w:rFonts w:ascii="Symbol" w:hAnsi="Symbol" w:cs="Symbol" w:hint="default"/>
        <w:lang w:val="ro-RO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5600" w:hanging="360"/>
      </w:pPr>
      <w:rPr>
        <w:rFonts w:ascii="Symbol" w:hAnsi="Symbol" w:cs="Symbol" w:hint="default"/>
        <w:lang w:val="ro-RO" w:eastAsia="en-US" w:bidi="ar-SA"/>
      </w:rPr>
    </w:lvl>
  </w:abstractNum>
  <w:abstractNum w:abstractNumId="14" w15:restartNumberingAfterBreak="0">
    <w:nsid w:val="5D1652F5"/>
    <w:multiLevelType w:val="hybridMultilevel"/>
    <w:tmpl w:val="A6BCED40"/>
    <w:lvl w:ilvl="0" w:tplc="457C12AC">
      <w:start w:val="1"/>
      <w:numFmt w:val="lowerLetter"/>
      <w:lvlText w:val="%1)"/>
      <w:lvlJc w:val="left"/>
      <w:pPr>
        <w:ind w:left="827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547" w:hanging="360"/>
      </w:pPr>
    </w:lvl>
    <w:lvl w:ilvl="2" w:tplc="0418001B" w:tentative="1">
      <w:start w:val="1"/>
      <w:numFmt w:val="lowerRoman"/>
      <w:lvlText w:val="%3."/>
      <w:lvlJc w:val="right"/>
      <w:pPr>
        <w:ind w:left="2267" w:hanging="180"/>
      </w:pPr>
    </w:lvl>
    <w:lvl w:ilvl="3" w:tplc="0418000F" w:tentative="1">
      <w:start w:val="1"/>
      <w:numFmt w:val="decimal"/>
      <w:lvlText w:val="%4."/>
      <w:lvlJc w:val="left"/>
      <w:pPr>
        <w:ind w:left="2987" w:hanging="360"/>
      </w:pPr>
    </w:lvl>
    <w:lvl w:ilvl="4" w:tplc="04180019" w:tentative="1">
      <w:start w:val="1"/>
      <w:numFmt w:val="lowerLetter"/>
      <w:lvlText w:val="%5."/>
      <w:lvlJc w:val="left"/>
      <w:pPr>
        <w:ind w:left="3707" w:hanging="360"/>
      </w:pPr>
    </w:lvl>
    <w:lvl w:ilvl="5" w:tplc="0418001B" w:tentative="1">
      <w:start w:val="1"/>
      <w:numFmt w:val="lowerRoman"/>
      <w:lvlText w:val="%6."/>
      <w:lvlJc w:val="right"/>
      <w:pPr>
        <w:ind w:left="4427" w:hanging="180"/>
      </w:pPr>
    </w:lvl>
    <w:lvl w:ilvl="6" w:tplc="0418000F" w:tentative="1">
      <w:start w:val="1"/>
      <w:numFmt w:val="decimal"/>
      <w:lvlText w:val="%7."/>
      <w:lvlJc w:val="left"/>
      <w:pPr>
        <w:ind w:left="5147" w:hanging="360"/>
      </w:pPr>
    </w:lvl>
    <w:lvl w:ilvl="7" w:tplc="04180019" w:tentative="1">
      <w:start w:val="1"/>
      <w:numFmt w:val="lowerLetter"/>
      <w:lvlText w:val="%8."/>
      <w:lvlJc w:val="left"/>
      <w:pPr>
        <w:ind w:left="5867" w:hanging="360"/>
      </w:pPr>
    </w:lvl>
    <w:lvl w:ilvl="8" w:tplc="0418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15" w15:restartNumberingAfterBreak="0">
    <w:nsid w:val="62CB574D"/>
    <w:multiLevelType w:val="hybridMultilevel"/>
    <w:tmpl w:val="D72C3CBA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516B25"/>
    <w:multiLevelType w:val="hybridMultilevel"/>
    <w:tmpl w:val="60BA545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D130F3"/>
    <w:multiLevelType w:val="hybridMultilevel"/>
    <w:tmpl w:val="D72C3CBA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9E5699"/>
    <w:multiLevelType w:val="multilevel"/>
    <w:tmpl w:val="F34E90E8"/>
    <w:lvl w:ilvl="0">
      <w:numFmt w:val="bullet"/>
      <w:lvlText w:val="-"/>
      <w:lvlJc w:val="left"/>
      <w:pPr>
        <w:tabs>
          <w:tab w:val="num" w:pos="0"/>
        </w:tabs>
        <w:ind w:left="828" w:hanging="360"/>
      </w:pPr>
      <w:rPr>
        <w:rFonts w:ascii="Courier New" w:hAnsi="Courier New" w:cs="Courier New" w:hint="default"/>
        <w:w w:val="99"/>
        <w:sz w:val="20"/>
        <w:szCs w:val="20"/>
        <w:lang w:val="ro-RO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417" w:hanging="360"/>
      </w:pPr>
      <w:rPr>
        <w:rFonts w:ascii="Symbol" w:hAnsi="Symbol" w:cs="Symbol" w:hint="default"/>
        <w:lang w:val="ro-RO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015" w:hanging="360"/>
      </w:pPr>
      <w:rPr>
        <w:rFonts w:ascii="Symbol" w:hAnsi="Symbol" w:cs="Symbol" w:hint="default"/>
        <w:lang w:val="ro-RO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612" w:hanging="360"/>
      </w:pPr>
      <w:rPr>
        <w:rFonts w:ascii="Symbol" w:hAnsi="Symbol" w:cs="Symbol" w:hint="default"/>
        <w:lang w:val="ro-RO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210" w:hanging="360"/>
      </w:pPr>
      <w:rPr>
        <w:rFonts w:ascii="Symbol" w:hAnsi="Symbol" w:cs="Symbol" w:hint="default"/>
        <w:lang w:val="ro-RO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807" w:hanging="360"/>
      </w:pPr>
      <w:rPr>
        <w:rFonts w:ascii="Symbol" w:hAnsi="Symbol" w:cs="Symbol" w:hint="default"/>
        <w:lang w:val="ro-RO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405" w:hanging="360"/>
      </w:pPr>
      <w:rPr>
        <w:rFonts w:ascii="Symbol" w:hAnsi="Symbol" w:cs="Symbol" w:hint="default"/>
        <w:lang w:val="ro-RO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5002" w:hanging="360"/>
      </w:pPr>
      <w:rPr>
        <w:rFonts w:ascii="Symbol" w:hAnsi="Symbol" w:cs="Symbol" w:hint="default"/>
        <w:lang w:val="ro-RO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5600" w:hanging="360"/>
      </w:pPr>
      <w:rPr>
        <w:rFonts w:ascii="Symbol" w:hAnsi="Symbol" w:cs="Symbol" w:hint="default"/>
        <w:lang w:val="ro-RO" w:eastAsia="en-US" w:bidi="ar-SA"/>
      </w:rPr>
    </w:lvl>
  </w:abstractNum>
  <w:abstractNum w:abstractNumId="19" w15:restartNumberingAfterBreak="0">
    <w:nsid w:val="7DBF64DD"/>
    <w:multiLevelType w:val="multilevel"/>
    <w:tmpl w:val="6E32D396"/>
    <w:lvl w:ilvl="0">
      <w:numFmt w:val="bullet"/>
      <w:lvlText w:val="o"/>
      <w:lvlJc w:val="left"/>
      <w:pPr>
        <w:tabs>
          <w:tab w:val="num" w:pos="0"/>
        </w:tabs>
        <w:ind w:left="883" w:hanging="360"/>
      </w:pPr>
      <w:rPr>
        <w:rFonts w:ascii="Courier New" w:hAnsi="Courier New" w:cs="Courier New" w:hint="default"/>
        <w:w w:val="99"/>
        <w:sz w:val="20"/>
        <w:szCs w:val="20"/>
        <w:lang w:val="ro-RO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471" w:hanging="360"/>
      </w:pPr>
      <w:rPr>
        <w:rFonts w:ascii="Symbol" w:hAnsi="Symbol" w:cs="Symbol" w:hint="default"/>
        <w:lang w:val="ro-RO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063" w:hanging="360"/>
      </w:pPr>
      <w:rPr>
        <w:rFonts w:ascii="Symbol" w:hAnsi="Symbol" w:cs="Symbol" w:hint="default"/>
        <w:lang w:val="ro-RO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654" w:hanging="360"/>
      </w:pPr>
      <w:rPr>
        <w:rFonts w:ascii="Symbol" w:hAnsi="Symbol" w:cs="Symbol" w:hint="default"/>
        <w:lang w:val="ro-RO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246" w:hanging="360"/>
      </w:pPr>
      <w:rPr>
        <w:rFonts w:ascii="Symbol" w:hAnsi="Symbol" w:cs="Symbol" w:hint="default"/>
        <w:lang w:val="ro-RO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837" w:hanging="360"/>
      </w:pPr>
      <w:rPr>
        <w:rFonts w:ascii="Symbol" w:hAnsi="Symbol" w:cs="Symbol" w:hint="default"/>
        <w:lang w:val="ro-RO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429" w:hanging="360"/>
      </w:pPr>
      <w:rPr>
        <w:rFonts w:ascii="Symbol" w:hAnsi="Symbol" w:cs="Symbol" w:hint="default"/>
        <w:lang w:val="ro-RO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5020" w:hanging="360"/>
      </w:pPr>
      <w:rPr>
        <w:rFonts w:ascii="Symbol" w:hAnsi="Symbol" w:cs="Symbol" w:hint="default"/>
        <w:lang w:val="ro-RO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5612" w:hanging="360"/>
      </w:pPr>
      <w:rPr>
        <w:rFonts w:ascii="Symbol" w:hAnsi="Symbol" w:cs="Symbol" w:hint="default"/>
        <w:lang w:val="ro-RO" w:eastAsia="en-US" w:bidi="ar-SA"/>
      </w:rPr>
    </w:lvl>
  </w:abstractNum>
  <w:abstractNum w:abstractNumId="20" w15:restartNumberingAfterBreak="0">
    <w:nsid w:val="7F023797"/>
    <w:multiLevelType w:val="multilevel"/>
    <w:tmpl w:val="D62CE416"/>
    <w:lvl w:ilvl="0">
      <w:numFmt w:val="bullet"/>
      <w:lvlText w:val="-"/>
      <w:lvlJc w:val="left"/>
      <w:pPr>
        <w:tabs>
          <w:tab w:val="num" w:pos="0"/>
        </w:tabs>
        <w:ind w:left="888" w:hanging="360"/>
      </w:pPr>
      <w:rPr>
        <w:rFonts w:ascii="Courier New" w:hAnsi="Courier New" w:cs="Courier New" w:hint="default"/>
        <w:w w:val="99"/>
        <w:sz w:val="20"/>
        <w:szCs w:val="20"/>
        <w:lang w:val="ro-RO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471" w:hanging="360"/>
      </w:pPr>
      <w:rPr>
        <w:rFonts w:ascii="Symbol" w:hAnsi="Symbol" w:cs="Symbol" w:hint="default"/>
        <w:lang w:val="ro-RO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063" w:hanging="360"/>
      </w:pPr>
      <w:rPr>
        <w:rFonts w:ascii="Symbol" w:hAnsi="Symbol" w:cs="Symbol" w:hint="default"/>
        <w:lang w:val="ro-RO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654" w:hanging="360"/>
      </w:pPr>
      <w:rPr>
        <w:rFonts w:ascii="Symbol" w:hAnsi="Symbol" w:cs="Symbol" w:hint="default"/>
        <w:lang w:val="ro-RO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246" w:hanging="360"/>
      </w:pPr>
      <w:rPr>
        <w:rFonts w:ascii="Symbol" w:hAnsi="Symbol" w:cs="Symbol" w:hint="default"/>
        <w:lang w:val="ro-RO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837" w:hanging="360"/>
      </w:pPr>
      <w:rPr>
        <w:rFonts w:ascii="Symbol" w:hAnsi="Symbol" w:cs="Symbol" w:hint="default"/>
        <w:lang w:val="ro-RO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429" w:hanging="360"/>
      </w:pPr>
      <w:rPr>
        <w:rFonts w:ascii="Symbol" w:hAnsi="Symbol" w:cs="Symbol" w:hint="default"/>
        <w:lang w:val="ro-RO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5020" w:hanging="360"/>
      </w:pPr>
      <w:rPr>
        <w:rFonts w:ascii="Symbol" w:hAnsi="Symbol" w:cs="Symbol" w:hint="default"/>
        <w:lang w:val="ro-RO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5612" w:hanging="360"/>
      </w:pPr>
      <w:rPr>
        <w:rFonts w:ascii="Symbol" w:hAnsi="Symbol" w:cs="Symbol" w:hint="default"/>
        <w:lang w:val="ro-RO" w:eastAsia="en-US" w:bidi="ar-SA"/>
      </w:rPr>
    </w:lvl>
  </w:abstractNum>
  <w:num w:numId="1" w16cid:durableId="445589773">
    <w:abstractNumId w:val="7"/>
  </w:num>
  <w:num w:numId="2" w16cid:durableId="446698087">
    <w:abstractNumId w:val="4"/>
  </w:num>
  <w:num w:numId="3" w16cid:durableId="186575135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3771707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951086350">
    <w:abstractNumId w:val="16"/>
  </w:num>
  <w:num w:numId="6" w16cid:durableId="214051599">
    <w:abstractNumId w:val="1"/>
  </w:num>
  <w:num w:numId="7" w16cid:durableId="1341590667">
    <w:abstractNumId w:val="15"/>
  </w:num>
  <w:num w:numId="8" w16cid:durableId="246814885">
    <w:abstractNumId w:val="13"/>
  </w:num>
  <w:num w:numId="9" w16cid:durableId="1975866312">
    <w:abstractNumId w:val="19"/>
  </w:num>
  <w:num w:numId="10" w16cid:durableId="385107146">
    <w:abstractNumId w:val="0"/>
  </w:num>
  <w:num w:numId="11" w16cid:durableId="897666957">
    <w:abstractNumId w:val="10"/>
  </w:num>
  <w:num w:numId="12" w16cid:durableId="350379383">
    <w:abstractNumId w:val="6"/>
  </w:num>
  <w:num w:numId="13" w16cid:durableId="564023412">
    <w:abstractNumId w:val="11"/>
  </w:num>
  <w:num w:numId="14" w16cid:durableId="1845900081">
    <w:abstractNumId w:val="9"/>
  </w:num>
  <w:num w:numId="15" w16cid:durableId="1439983432">
    <w:abstractNumId w:val="18"/>
  </w:num>
  <w:num w:numId="16" w16cid:durableId="536166793">
    <w:abstractNumId w:val="12"/>
  </w:num>
  <w:num w:numId="17" w16cid:durableId="1910338130">
    <w:abstractNumId w:val="3"/>
  </w:num>
  <w:num w:numId="18" w16cid:durableId="1971551230">
    <w:abstractNumId w:val="17"/>
  </w:num>
  <w:num w:numId="19" w16cid:durableId="297877690">
    <w:abstractNumId w:val="20"/>
  </w:num>
  <w:num w:numId="20" w16cid:durableId="1275743909">
    <w:abstractNumId w:val="2"/>
  </w:num>
  <w:num w:numId="21" w16cid:durableId="143208464">
    <w:abstractNumId w:val="8"/>
  </w:num>
  <w:num w:numId="22" w16cid:durableId="2899471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ctiveWritingStyle w:appName="MSWord" w:lang="fr-FR" w:vendorID="64" w:dllVersion="6" w:nlCheck="1" w:checkStyle="0"/>
  <w:activeWritingStyle w:appName="MSWord" w:lang="fr-F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3BB9"/>
    <w:rsid w:val="00015620"/>
    <w:rsid w:val="00072DDE"/>
    <w:rsid w:val="00080850"/>
    <w:rsid w:val="0009018B"/>
    <w:rsid w:val="00094830"/>
    <w:rsid w:val="000C2AAE"/>
    <w:rsid w:val="00110ECD"/>
    <w:rsid w:val="001175F2"/>
    <w:rsid w:val="0013273C"/>
    <w:rsid w:val="001357F6"/>
    <w:rsid w:val="00144BFD"/>
    <w:rsid w:val="001679F8"/>
    <w:rsid w:val="001726E9"/>
    <w:rsid w:val="001A637E"/>
    <w:rsid w:val="001C2100"/>
    <w:rsid w:val="001D40CB"/>
    <w:rsid w:val="001D7627"/>
    <w:rsid w:val="001E4AAE"/>
    <w:rsid w:val="001E7798"/>
    <w:rsid w:val="0026634B"/>
    <w:rsid w:val="00275DCC"/>
    <w:rsid w:val="00291C3B"/>
    <w:rsid w:val="002A6070"/>
    <w:rsid w:val="002B3BB9"/>
    <w:rsid w:val="002E07E9"/>
    <w:rsid w:val="002F1246"/>
    <w:rsid w:val="003221D7"/>
    <w:rsid w:val="00351F71"/>
    <w:rsid w:val="00353C41"/>
    <w:rsid w:val="00362E1D"/>
    <w:rsid w:val="00376CFE"/>
    <w:rsid w:val="00381D3E"/>
    <w:rsid w:val="00385A87"/>
    <w:rsid w:val="003E2E03"/>
    <w:rsid w:val="003F4311"/>
    <w:rsid w:val="00474F02"/>
    <w:rsid w:val="00475AD3"/>
    <w:rsid w:val="00486AF3"/>
    <w:rsid w:val="004E277C"/>
    <w:rsid w:val="00523BEA"/>
    <w:rsid w:val="005705BF"/>
    <w:rsid w:val="005A6B00"/>
    <w:rsid w:val="005C21C9"/>
    <w:rsid w:val="005C7AFF"/>
    <w:rsid w:val="00643AC4"/>
    <w:rsid w:val="006607E6"/>
    <w:rsid w:val="006661AF"/>
    <w:rsid w:val="00670051"/>
    <w:rsid w:val="006835FF"/>
    <w:rsid w:val="006B6B2C"/>
    <w:rsid w:val="006B79B9"/>
    <w:rsid w:val="006C514E"/>
    <w:rsid w:val="006C5A33"/>
    <w:rsid w:val="006C67CE"/>
    <w:rsid w:val="0071191E"/>
    <w:rsid w:val="007209E0"/>
    <w:rsid w:val="00744EC4"/>
    <w:rsid w:val="00754551"/>
    <w:rsid w:val="00776028"/>
    <w:rsid w:val="007A69A6"/>
    <w:rsid w:val="007C403D"/>
    <w:rsid w:val="007D2191"/>
    <w:rsid w:val="00841C6A"/>
    <w:rsid w:val="00851382"/>
    <w:rsid w:val="00861926"/>
    <w:rsid w:val="00882701"/>
    <w:rsid w:val="0088290B"/>
    <w:rsid w:val="008B3D4E"/>
    <w:rsid w:val="008C26CE"/>
    <w:rsid w:val="008E7688"/>
    <w:rsid w:val="00907D45"/>
    <w:rsid w:val="00936CF8"/>
    <w:rsid w:val="0095716B"/>
    <w:rsid w:val="009945D9"/>
    <w:rsid w:val="009C6F66"/>
    <w:rsid w:val="009F711B"/>
    <w:rsid w:val="00AB1C30"/>
    <w:rsid w:val="00AC3124"/>
    <w:rsid w:val="00AE26E4"/>
    <w:rsid w:val="00AE4990"/>
    <w:rsid w:val="00AF0DE7"/>
    <w:rsid w:val="00B15233"/>
    <w:rsid w:val="00B2393B"/>
    <w:rsid w:val="00B81BF6"/>
    <w:rsid w:val="00BB1052"/>
    <w:rsid w:val="00BD3175"/>
    <w:rsid w:val="00BF41C3"/>
    <w:rsid w:val="00C05C7A"/>
    <w:rsid w:val="00C46F48"/>
    <w:rsid w:val="00C501F4"/>
    <w:rsid w:val="00C564B2"/>
    <w:rsid w:val="00C82AD1"/>
    <w:rsid w:val="00C916A3"/>
    <w:rsid w:val="00CC6C98"/>
    <w:rsid w:val="00CE7CA0"/>
    <w:rsid w:val="00D01958"/>
    <w:rsid w:val="00D21C8F"/>
    <w:rsid w:val="00D22014"/>
    <w:rsid w:val="00D344D3"/>
    <w:rsid w:val="00D368D4"/>
    <w:rsid w:val="00D546B8"/>
    <w:rsid w:val="00D94812"/>
    <w:rsid w:val="00D96085"/>
    <w:rsid w:val="00D966DD"/>
    <w:rsid w:val="00DD113C"/>
    <w:rsid w:val="00E02CBD"/>
    <w:rsid w:val="00E32BBC"/>
    <w:rsid w:val="00E615D2"/>
    <w:rsid w:val="00E753B1"/>
    <w:rsid w:val="00EB4182"/>
    <w:rsid w:val="00EB7F6D"/>
    <w:rsid w:val="00EC67EE"/>
    <w:rsid w:val="00ED5174"/>
    <w:rsid w:val="00EF6CD7"/>
    <w:rsid w:val="00F12E7F"/>
    <w:rsid w:val="00F167CD"/>
    <w:rsid w:val="00F54BC8"/>
    <w:rsid w:val="00F5775A"/>
    <w:rsid w:val="00F97AE0"/>
    <w:rsid w:val="00FD2955"/>
    <w:rsid w:val="00FD5429"/>
    <w:rsid w:val="00FE4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18B8C10"/>
  <w15:chartTrackingRefBased/>
  <w15:docId w15:val="{F07BF146-A2E3-4E0B-BC9C-B0B986A61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 Narrow" w:hAnsi="Arial Narrow"/>
      <w:noProof/>
      <w:sz w:val="24"/>
      <w:szCs w:val="24"/>
      <w:lang w:eastAsia="de-DE"/>
    </w:rPr>
  </w:style>
  <w:style w:type="paragraph" w:styleId="Titlu1">
    <w:name w:val="heading 1"/>
    <w:basedOn w:val="Normal"/>
    <w:next w:val="Normal"/>
    <w:qFormat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Titlu2">
    <w:name w:val="heading 2"/>
    <w:basedOn w:val="Normal"/>
    <w:next w:val="Normal"/>
    <w:qFormat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Titlu3">
    <w:name w:val="heading 3"/>
    <w:aliases w:val="Podpodkapitola,adpis 3,KopCat. 3,Numbered - 3"/>
    <w:basedOn w:val="Normal"/>
    <w:next w:val="Normal"/>
    <w:link w:val="Titlu3Caracter"/>
    <w:qFormat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Titlu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lu5">
    <w:name w:val="heading 5"/>
    <w:basedOn w:val="Normal"/>
    <w:next w:val="Normal"/>
    <w:qFormat/>
    <w:pPr>
      <w:keepNext/>
      <w:spacing w:line="320" w:lineRule="exact"/>
      <w:outlineLvl w:val="4"/>
    </w:pPr>
    <w:rPr>
      <w:b/>
      <w:bCs/>
    </w:rPr>
  </w:style>
  <w:style w:type="paragraph" w:styleId="Titlu6">
    <w:name w:val="heading 6"/>
    <w:basedOn w:val="Normal"/>
    <w:next w:val="Normal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Titlu7">
    <w:name w:val="heading 7"/>
    <w:basedOn w:val="Normal"/>
    <w:next w:val="Normal"/>
    <w:qFormat/>
    <w:pPr>
      <w:spacing w:before="240" w:after="60"/>
      <w:outlineLvl w:val="6"/>
    </w:pPr>
  </w:style>
  <w:style w:type="paragraph" w:styleId="Titlu8">
    <w:name w:val="heading 8"/>
    <w:basedOn w:val="Normal"/>
    <w:next w:val="Normal"/>
    <w:qFormat/>
    <w:pPr>
      <w:spacing w:before="240" w:after="60"/>
      <w:outlineLvl w:val="7"/>
    </w:pPr>
    <w:rPr>
      <w:i/>
      <w:iCs/>
    </w:rPr>
  </w:style>
  <w:style w:type="paragraph" w:styleId="Titlu9">
    <w:name w:val="heading 9"/>
    <w:basedOn w:val="Normal"/>
    <w:next w:val="Normal"/>
    <w:qFormat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pPr>
      <w:tabs>
        <w:tab w:val="center" w:pos="4536"/>
        <w:tab w:val="right" w:pos="9072"/>
      </w:tabs>
    </w:pPr>
  </w:style>
  <w:style w:type="paragraph" w:styleId="Subsol">
    <w:name w:val="footer"/>
    <w:basedOn w:val="Normal"/>
    <w:pPr>
      <w:tabs>
        <w:tab w:val="center" w:pos="4536"/>
        <w:tab w:val="right" w:pos="9072"/>
      </w:tabs>
    </w:pPr>
  </w:style>
  <w:style w:type="character" w:styleId="Numrdepagin">
    <w:name w:val="page number"/>
    <w:basedOn w:val="Fontdeparagrafimplicit"/>
  </w:style>
  <w:style w:type="character" w:styleId="Hyperlink">
    <w:name w:val="Hyperlink"/>
    <w:rPr>
      <w:color w:val="0000FF"/>
      <w:u w:val="single"/>
    </w:rPr>
  </w:style>
  <w:style w:type="character" w:styleId="HyperlinkParcurs">
    <w:name w:val="FollowedHyperlink"/>
    <w:rPr>
      <w:color w:val="800080"/>
      <w:u w:val="single"/>
    </w:rPr>
  </w:style>
  <w:style w:type="character" w:styleId="Numrdelinie">
    <w:name w:val="line number"/>
    <w:rPr>
      <w:rFonts w:ascii="Arial Narrow" w:hAnsi="Arial Narrow"/>
    </w:rPr>
  </w:style>
  <w:style w:type="paragraph" w:styleId="Indentcorptext">
    <w:name w:val="Body Text Indent"/>
    <w:basedOn w:val="Normal"/>
    <w:link w:val="IndentcorptextCaracter"/>
    <w:pPr>
      <w:tabs>
        <w:tab w:val="left" w:pos="720"/>
      </w:tabs>
      <w:spacing w:line="240" w:lineRule="exact"/>
      <w:ind w:left="720" w:hanging="720"/>
    </w:pPr>
    <w:rPr>
      <w:sz w:val="20"/>
    </w:rPr>
  </w:style>
  <w:style w:type="paragraph" w:styleId="Corptext">
    <w:name w:val="Body Text"/>
    <w:basedOn w:val="Normal"/>
    <w:pPr>
      <w:jc w:val="both"/>
    </w:pPr>
  </w:style>
  <w:style w:type="character" w:customStyle="1" w:styleId="IndentcorptextCaracter">
    <w:name w:val="Indent corp text Caracter"/>
    <w:link w:val="Indentcorptext"/>
    <w:rsid w:val="008E7688"/>
    <w:rPr>
      <w:rFonts w:ascii="Arial Narrow" w:hAnsi="Arial Narrow"/>
      <w:szCs w:val="24"/>
      <w:lang w:val="ro-RO" w:eastAsia="de-DE"/>
    </w:rPr>
  </w:style>
  <w:style w:type="paragraph" w:styleId="TextnBalon">
    <w:name w:val="Balloon Text"/>
    <w:basedOn w:val="Normal"/>
    <w:link w:val="TextnBalonCaracter"/>
    <w:rsid w:val="005C21C9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link w:val="TextnBalon"/>
    <w:rsid w:val="005C21C9"/>
    <w:rPr>
      <w:rFonts w:ascii="Segoe UI" w:hAnsi="Segoe UI" w:cs="Segoe UI"/>
      <w:sz w:val="18"/>
      <w:szCs w:val="18"/>
      <w:lang w:val="ro-RO" w:eastAsia="de-DE"/>
    </w:rPr>
  </w:style>
  <w:style w:type="paragraph" w:customStyle="1" w:styleId="xl47">
    <w:name w:val="xl47"/>
    <w:basedOn w:val="Normal"/>
    <w:rsid w:val="00F167C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  <w:jc w:val="center"/>
    </w:pPr>
    <w:rPr>
      <w:rFonts w:ascii="Times New Roman" w:hAnsi="Times New Roman"/>
      <w:szCs w:val="20"/>
      <w:lang w:val="fr-FR" w:eastAsia="ro-RO"/>
    </w:rPr>
  </w:style>
  <w:style w:type="character" w:customStyle="1" w:styleId="AntetCaracter">
    <w:name w:val="Antet Caracter"/>
    <w:link w:val="Antet"/>
    <w:rsid w:val="00744EC4"/>
    <w:rPr>
      <w:rFonts w:ascii="Arial Narrow" w:hAnsi="Arial Narrow"/>
      <w:sz w:val="24"/>
      <w:szCs w:val="24"/>
      <w:lang w:eastAsia="de-DE"/>
    </w:rPr>
  </w:style>
  <w:style w:type="paragraph" w:customStyle="1" w:styleId="TableParagraph">
    <w:name w:val="Table Paragraph"/>
    <w:basedOn w:val="Normal"/>
    <w:uiPriority w:val="1"/>
    <w:qFormat/>
    <w:rsid w:val="00F5775A"/>
    <w:pPr>
      <w:widowControl w:val="0"/>
      <w:suppressAutoHyphens/>
    </w:pPr>
    <w:rPr>
      <w:rFonts w:ascii="Trebuchet MS" w:eastAsia="Trebuchet MS" w:hAnsi="Trebuchet MS" w:cs="Trebuchet MS"/>
      <w:sz w:val="22"/>
      <w:szCs w:val="22"/>
      <w:lang w:eastAsia="en-US"/>
    </w:rPr>
  </w:style>
  <w:style w:type="table" w:customStyle="1" w:styleId="TableNormal1">
    <w:name w:val="Table Normal1"/>
    <w:uiPriority w:val="2"/>
    <w:semiHidden/>
    <w:unhideWhenUsed/>
    <w:qFormat/>
    <w:rsid w:val="00F5775A"/>
    <w:pPr>
      <w:suppressAutoHyphens/>
    </w:pPr>
    <w:rPr>
      <w:rFonts w:ascii="Calibri" w:eastAsia="Calibri" w:hAnsi="Calibri" w:cs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qFormat/>
    <w:rsid w:val="00F5775A"/>
    <w:pPr>
      <w:suppressAutoHyphens/>
    </w:pPr>
    <w:rPr>
      <w:rFonts w:eastAsia="Calibri"/>
      <w:color w:val="000000"/>
      <w:sz w:val="24"/>
      <w:szCs w:val="24"/>
      <w:lang w:val="en-US" w:eastAsia="en-US"/>
    </w:rPr>
  </w:style>
  <w:style w:type="paragraph" w:styleId="Listparagraf">
    <w:name w:val="List Paragraph"/>
    <w:basedOn w:val="Normal"/>
    <w:uiPriority w:val="1"/>
    <w:qFormat/>
    <w:rsid w:val="006C67CE"/>
    <w:pPr>
      <w:widowControl w:val="0"/>
      <w:suppressAutoHyphens/>
    </w:pPr>
    <w:rPr>
      <w:rFonts w:ascii="Trebuchet MS" w:eastAsia="Trebuchet MS" w:hAnsi="Trebuchet MS" w:cs="Trebuchet MS"/>
      <w:sz w:val="22"/>
      <w:szCs w:val="22"/>
      <w:lang w:eastAsia="en-US"/>
    </w:rPr>
  </w:style>
  <w:style w:type="character" w:customStyle="1" w:styleId="Titlu3Caracter">
    <w:name w:val="Titlu 3 Caracter"/>
    <w:aliases w:val="Podpodkapitola Caracter,adpis 3 Caracter,KopCat. 3 Caracter,Numbered - 3 Caracter"/>
    <w:link w:val="Titlu3"/>
    <w:rsid w:val="00841C6A"/>
    <w:rPr>
      <w:rFonts w:ascii="Arial Narrow" w:hAnsi="Arial Narrow" w:cs="Arial"/>
      <w:b/>
      <w:bCs/>
      <w:sz w:val="26"/>
      <w:szCs w:val="26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4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1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3.png"/><Relationship Id="rId5" Type="http://schemas.openxmlformats.org/officeDocument/2006/relationships/hyperlink" Target="mailto:office@adrcentru.ro" TargetMode="External"/><Relationship Id="rId4" Type="http://schemas.openxmlformats.org/officeDocument/2006/relationships/hyperlink" Target="mailto:office@adrcentru.ro" TargetMode="Externa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3.png"/><Relationship Id="rId5" Type="http://schemas.openxmlformats.org/officeDocument/2006/relationships/hyperlink" Target="mailto:office@adrcentru.ro" TargetMode="External"/><Relationship Id="rId4" Type="http://schemas.openxmlformats.org/officeDocument/2006/relationships/hyperlink" Target="mailto:office@adrcentru.ro" TargetMode="Externa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14r2020\Anwendungsdaten\Microsoft\Vorlagen\Briefkoepfe\Briefkopf_Stk_sw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95EA20-962B-4A77-8B48-E17B9CB2E6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Briefkopf_Stk_sw</Template>
  <TotalTime>0</TotalTime>
  <Pages>7</Pages>
  <Words>1995</Words>
  <Characters>11374</Characters>
  <Application>Microsoft Office Word</Application>
  <DocSecurity>0</DocSecurity>
  <Lines>94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MIBB</Company>
  <LinksUpToDate>false</LinksUpToDate>
  <CharactersWithSpaces>13343</CharactersWithSpaces>
  <SharedDoc>false</SharedDoc>
  <HLinks>
    <vt:vector size="12" baseType="variant">
      <vt:variant>
        <vt:i4>1179685</vt:i4>
      </vt:variant>
      <vt:variant>
        <vt:i4>3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  <vt:variant>
        <vt:i4>1179685</vt:i4>
      </vt:variant>
      <vt:variant>
        <vt:i4>0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Name</dc:creator>
  <cp:keywords/>
  <dc:description/>
  <cp:lastModifiedBy>Gabriela Tarau</cp:lastModifiedBy>
  <cp:revision>3</cp:revision>
  <cp:lastPrinted>2022-03-29T08:07:00Z</cp:lastPrinted>
  <dcterms:created xsi:type="dcterms:W3CDTF">2023-08-03T09:14:00Z</dcterms:created>
  <dcterms:modified xsi:type="dcterms:W3CDTF">2026-04-28T14:26:00Z</dcterms:modified>
</cp:coreProperties>
</file>